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/>
      </w:tblPr>
      <w:tblGrid>
        <w:gridCol w:w="6285"/>
        <w:gridCol w:w="4713"/>
      </w:tblGrid>
      <w:tr w:rsidR="00F448BC" w:rsidTr="00A43A5B">
        <w:trPr>
          <w:cantSplit/>
          <w:trHeight w:val="4488"/>
        </w:trPr>
        <w:tc>
          <w:tcPr>
            <w:tcW w:w="6285" w:type="dxa"/>
          </w:tcPr>
          <w:p w:rsidR="00F448BC" w:rsidRDefault="009651A9" w:rsidP="00A43A5B">
            <w:pPr>
              <w:jc w:val="center"/>
            </w:pPr>
            <w:r>
              <w:rPr>
                <w:noProof/>
                <w:lang w:val="pt-PT" w:eastAsia="pt-PT"/>
              </w:rPr>
              <w:drawing>
                <wp:inline distT="0" distB="0" distL="0" distR="0">
                  <wp:extent cx="3853815" cy="2172970"/>
                  <wp:effectExtent l="19050" t="0" r="0" b="0"/>
                  <wp:docPr id="3" name="Image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217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elacomgrelha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533"/>
            </w:tblGrid>
            <w:tr w:rsidR="00B7731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:rsidR="00B77317" w:rsidRPr="009651A9" w:rsidRDefault="009651A9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  <w:lang w:val="ru-RU"/>
                    </w:rPr>
                  </w:pPr>
                  <w:r w:rsidRPr="009651A9">
                    <w:rPr>
                      <w:b/>
                      <w:color w:val="365F91" w:themeColor="accent1" w:themeShade="BF"/>
                      <w:sz w:val="40"/>
                      <w:szCs w:val="40"/>
                      <w:lang w:val="ru-RU"/>
                    </w:rPr>
                    <w:t>Симуляция Сборка1</w:t>
                  </w:r>
                </w:p>
                <w:p w:rsidR="00B77317" w:rsidRPr="009651A9" w:rsidRDefault="00B77317" w:rsidP="00E217C8">
                  <w:pPr>
                    <w:rPr>
                      <w:rStyle w:val="Forte"/>
                      <w:sz w:val="20"/>
                      <w:szCs w:val="20"/>
                      <w:lang w:val="ru-RU"/>
                    </w:rPr>
                  </w:pPr>
                </w:p>
                <w:p w:rsidR="00B77317" w:rsidRPr="009651A9" w:rsidRDefault="009651A9" w:rsidP="009C008A">
                  <w:pPr>
                    <w:rPr>
                      <w:rStyle w:val="Forte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sz w:val="20"/>
                      <w:szCs w:val="20"/>
                      <w:lang w:val="ru-RU"/>
                    </w:rPr>
                    <w:t>Дата</w:t>
                  </w:r>
                  <w:r w:rsidR="00B77317" w:rsidRPr="009651A9">
                    <w:rPr>
                      <w:rStyle w:val="Forte"/>
                      <w:sz w:val="20"/>
                      <w:szCs w:val="20"/>
                      <w:lang w:val="ru-RU"/>
                    </w:rPr>
                    <w:t xml:space="preserve">: 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18 августа 2013 г.</w:t>
                  </w:r>
                  <w:r w:rsidR="00B77317" w:rsidRPr="009651A9">
                    <w:rPr>
                      <w:rStyle w:val="Forte"/>
                      <w:sz w:val="20"/>
                      <w:szCs w:val="20"/>
                      <w:lang w:val="ru-RU"/>
                    </w:rPr>
                    <w:br/>
                  </w:r>
                  <w:r w:rsidRPr="009651A9">
                    <w:rPr>
                      <w:rStyle w:val="Forte"/>
                      <w:sz w:val="20"/>
                      <w:szCs w:val="20"/>
                      <w:lang w:val="ru-RU"/>
                    </w:rPr>
                    <w:t>Создатель:</w:t>
                  </w:r>
                  <w:r w:rsidR="00B77317" w:rsidRPr="009651A9">
                    <w:rPr>
                      <w:rStyle w:val="Forte"/>
                      <w:sz w:val="20"/>
                      <w:szCs w:val="20"/>
                      <w:lang w:val="ru-RU"/>
                    </w:rPr>
                    <w:t xml:space="preserve">: 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Solidworks</w:t>
                  </w:r>
                </w:p>
                <w:p w:rsidR="00B77317" w:rsidRPr="00CD1539" w:rsidRDefault="009651A9" w:rsidP="009C008A">
                  <w:pPr>
                    <w:rPr>
                      <w:rStyle w:val="Forte"/>
                      <w:b w:val="0"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t>Имя исследования</w:t>
                  </w:r>
                  <w:r w:rsidR="00B77317" w:rsidRPr="00CD1539">
                    <w:rPr>
                      <w:rStyle w:val="Forte"/>
                      <w:sz w:val="20"/>
                      <w:szCs w:val="20"/>
                    </w:rPr>
                    <w:t>: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Исследование 2</w:t>
                  </w:r>
                </w:p>
                <w:p w:rsidR="00B77317" w:rsidRPr="006A441F" w:rsidRDefault="009651A9" w:rsidP="009651A9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t>Тип анализа</w:t>
                  </w:r>
                  <w:r w:rsidR="00B77317" w:rsidRPr="00CD1539">
                    <w:rPr>
                      <w:rStyle w:val="Forte"/>
                      <w:sz w:val="20"/>
                      <w:szCs w:val="20"/>
                    </w:rPr>
                    <w:t>: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Статический анализ</w:t>
                  </w:r>
                </w:p>
              </w:tc>
            </w:tr>
            <w:tr w:rsidR="00B7731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:rsidR="00B77317" w:rsidRDefault="00B77317" w:rsidP="00E3408D">
                      <w:pPr>
                        <w:pStyle w:val="Ttulodondice"/>
                      </w:pPr>
                      <w:r>
                        <w:t>Table of Contents</w:t>
                      </w:r>
                    </w:p>
                    <w:p w:rsidR="009651A9" w:rsidRDefault="00941158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364552569" w:history="1">
                        <w:r w:rsidR="009651A9" w:rsidRPr="008B03C2">
                          <w:rPr>
                            <w:rStyle w:val="Hiperligao"/>
                            <w:noProof/>
                          </w:rPr>
                          <w:t>Описание</w:t>
                        </w:r>
                        <w:r w:rsidR="009651A9">
                          <w:rPr>
                            <w:noProof/>
                            <w:webHidden/>
                          </w:rPr>
                          <w:tab/>
                        </w:r>
                        <w:r w:rsidR="009651A9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9651A9">
                          <w:rPr>
                            <w:noProof/>
                            <w:webHidden/>
                          </w:rPr>
                          <w:instrText xml:space="preserve"> PAGEREF _Toc364552569 \h </w:instrText>
                        </w:r>
                        <w:r w:rsidR="009651A9">
                          <w:rPr>
                            <w:noProof/>
                            <w:webHidden/>
                          </w:rPr>
                        </w:r>
                        <w:r w:rsidR="009651A9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9651A9">
                          <w:rPr>
                            <w:noProof/>
                            <w:webHidden/>
                          </w:rPr>
                          <w:t>1</w:t>
                        </w:r>
                        <w:r w:rsidR="009651A9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0" w:history="1">
                        <w:r w:rsidRPr="008B03C2">
                          <w:rPr>
                            <w:rStyle w:val="Hiperligao"/>
                            <w:noProof/>
                          </w:rPr>
                          <w:t>Допущения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1" w:history="1">
                        <w:r w:rsidRPr="008B03C2">
                          <w:rPr>
                            <w:rStyle w:val="Hiperligao"/>
                            <w:noProof/>
                          </w:rPr>
                          <w:t>Информация о модели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2" w:history="1">
                        <w:r w:rsidRPr="008B03C2">
                          <w:rPr>
                            <w:rStyle w:val="Hiperligao"/>
                            <w:noProof/>
                          </w:rPr>
                          <w:t>Свойства исследования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3" w:history="1">
                        <w:r w:rsidRPr="008B03C2">
                          <w:rPr>
                            <w:rStyle w:val="Hiperligao"/>
                            <w:noProof/>
                          </w:rPr>
                          <w:t>Единицы измерения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4" w:history="1">
                        <w:r w:rsidRPr="008B03C2">
                          <w:rPr>
                            <w:rStyle w:val="Hiperligao"/>
                            <w:noProof/>
                          </w:rPr>
                          <w:t>Свойства материала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5" w:history="1">
                        <w:r w:rsidRPr="008B03C2">
                          <w:rPr>
                            <w:rStyle w:val="Hiperligao"/>
                            <w:noProof/>
                          </w:rPr>
                          <w:t>Нагрузки и крепления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6" w:history="1">
                        <w:r w:rsidRPr="008B03C2">
                          <w:rPr>
                            <w:rStyle w:val="Hiperligao"/>
                            <w:noProof/>
                          </w:rPr>
                          <w:t>Определения соединителей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7" w:history="1">
                        <w:r w:rsidRPr="008B03C2">
                          <w:rPr>
                            <w:rStyle w:val="Hiperligao"/>
                            <w:noProof/>
                          </w:rPr>
                          <w:t>Данные контакта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8" w:history="1">
                        <w:r w:rsidRPr="008B03C2">
                          <w:rPr>
                            <w:rStyle w:val="Hiperligao"/>
                            <w:noProof/>
                          </w:rPr>
                          <w:t>Информация о сетке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11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79" w:history="1">
                        <w:r w:rsidRPr="008B03C2">
                          <w:rPr>
                            <w:rStyle w:val="Hiperligao"/>
                            <w:noProof/>
                          </w:rPr>
                          <w:t>Данные датчиков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_Toc364552579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80" w:history="1">
                        <w:r w:rsidRPr="008B03C2">
                          <w:rPr>
                            <w:rStyle w:val="Hiperligao"/>
                            <w:noProof/>
                          </w:rPr>
                          <w:t>Результирующие силы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_Toc364552580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81" w:history="1">
                        <w:r w:rsidRPr="008B03C2">
                          <w:rPr>
                            <w:rStyle w:val="Hiperligao"/>
                            <w:noProof/>
                          </w:rPr>
                          <w:t>Балки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_Toc364552581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82" w:history="1">
                        <w:r w:rsidRPr="008B03C2">
                          <w:rPr>
                            <w:rStyle w:val="Hiperligao"/>
                            <w:noProof/>
                          </w:rPr>
                          <w:t>Результаты исследования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_Toc364552582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9651A9" w:rsidRDefault="009651A9">
                      <w:pPr>
                        <w:pStyle w:val="ndice1"/>
                        <w:rPr>
                          <w:noProof/>
                          <w:sz w:val="22"/>
                          <w:lang w:val="pt-PT" w:eastAsia="pt-PT"/>
                        </w:rPr>
                      </w:pPr>
                      <w:hyperlink w:anchor="_Toc364552583" w:history="1">
                        <w:r w:rsidRPr="008B03C2">
                          <w:rPr>
                            <w:rStyle w:val="Hiperligao"/>
                            <w:noProof/>
                          </w:rPr>
                          <w:t>Вывод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_Toc364552583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B77317" w:rsidRPr="00EF5B54" w:rsidRDefault="00941158" w:rsidP="00E3408D">
                      <w:pPr>
                        <w:pStyle w:val="ndice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:rsidR="00F448BC" w:rsidRDefault="00F448BC" w:rsidP="00A5373F"/>
        </w:tc>
      </w:tr>
      <w:tr w:rsidR="00F448BC" w:rsidTr="00BE081A">
        <w:trPr>
          <w:cantSplit/>
          <w:trHeight w:val="3924"/>
        </w:trPr>
        <w:tc>
          <w:tcPr>
            <w:tcW w:w="6285" w:type="dxa"/>
          </w:tcPr>
          <w:p w:rsidR="00C27B5D" w:rsidRDefault="009651A9" w:rsidP="00C27B5D">
            <w:pPr>
              <w:pStyle w:val="Ttulo1"/>
              <w:outlineLvl w:val="0"/>
            </w:pPr>
            <w:bookmarkStart w:id="0" w:name="_Toc364552569"/>
            <w:r>
              <w:t>Описание</w:t>
            </w:r>
            <w:bookmarkEnd w:id="0"/>
          </w:p>
          <w:p w:rsidR="00F448BC" w:rsidRPr="00E65D6E" w:rsidRDefault="009651A9" w:rsidP="00FF408C">
            <w:r>
              <w:t>Данные отсутствуют</w:t>
            </w:r>
          </w:p>
        </w:tc>
        <w:tc>
          <w:tcPr>
            <w:tcW w:w="4713" w:type="dxa"/>
            <w:vMerge/>
          </w:tcPr>
          <w:p w:rsidR="00F448BC" w:rsidRPr="00A33AA4" w:rsidRDefault="00F448BC" w:rsidP="00840CC7">
            <w:pPr>
              <w:pStyle w:val="ndice3"/>
            </w:pPr>
          </w:p>
        </w:tc>
      </w:tr>
    </w:tbl>
    <w:p w:rsidR="00F25CD7" w:rsidRDefault="00F25CD7">
      <w:r>
        <w:br w:type="page"/>
      </w: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343025" w:rsidTr="00DD03CF">
        <w:tc>
          <w:tcPr>
            <w:tcW w:w="11016" w:type="dxa"/>
          </w:tcPr>
          <w:p w:rsidR="00343025" w:rsidRDefault="009651A9" w:rsidP="00343025">
            <w:pPr>
              <w:pStyle w:val="Ttulo1"/>
              <w:outlineLvl w:val="0"/>
            </w:pPr>
            <w:bookmarkStart w:id="1" w:name="_Toc243733140"/>
            <w:bookmarkStart w:id="2" w:name="_Toc245020107"/>
            <w:bookmarkStart w:id="3" w:name="_Toc245020139"/>
            <w:bookmarkStart w:id="4" w:name="_Toc364552570"/>
            <w:r>
              <w:lastRenderedPageBreak/>
              <w:t>Допущения</w:t>
            </w:r>
            <w:bookmarkEnd w:id="4"/>
          </w:p>
          <w:p w:rsidR="00A96F2C" w:rsidRDefault="00A96F2C" w:rsidP="00A96F2C"/>
        </w:tc>
      </w:tr>
    </w:tbl>
    <w:p w:rsidR="00343025" w:rsidRDefault="00343025" w:rsidP="00B77317">
      <w:pPr>
        <w:pStyle w:val="Ttulo1"/>
      </w:pP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FF408C" w:rsidTr="00ED5A01">
        <w:tc>
          <w:tcPr>
            <w:tcW w:w="11016" w:type="dxa"/>
          </w:tcPr>
          <w:p w:rsidR="00FF408C" w:rsidRDefault="009651A9" w:rsidP="00FF408C">
            <w:pPr>
              <w:pStyle w:val="Ttulo1"/>
              <w:outlineLvl w:val="0"/>
            </w:pPr>
            <w:bookmarkStart w:id="5" w:name="_Toc364552571"/>
            <w:r>
              <w:t>Информация о модели</w:t>
            </w:r>
            <w:bookmarkEnd w:id="5"/>
          </w:p>
          <w:p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77"/>
              <w:gridCol w:w="2340"/>
              <w:gridCol w:w="3060"/>
              <w:gridCol w:w="2677"/>
            </w:tblGrid>
            <w:tr w:rsidR="00C16188" w:rsidRPr="009651A9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Tabelacomgrelha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8640"/>
                  </w:tblGrid>
                  <w:tr w:rsidR="00077EA0" w:rsidTr="00077EA0">
                    <w:tc>
                      <w:tcPr>
                        <w:tcW w:w="8640" w:type="dxa"/>
                      </w:tcPr>
                      <w:p w:rsidR="00077EA0" w:rsidRDefault="009651A9" w:rsidP="00077EA0">
                        <w:pPr>
                          <w:jc w:val="center"/>
                          <w:rPr>
                            <w:rStyle w:val="Forte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  <w:lang w:val="pt-PT" w:eastAsia="pt-PT"/>
                          </w:rPr>
                          <w:drawing>
                            <wp:inline distT="0" distB="0" distL="0" distR="0">
                              <wp:extent cx="5349240" cy="3015615"/>
                              <wp:effectExtent l="19050" t="0" r="3810" b="0"/>
                              <wp:docPr id="4" name="Imagem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30156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C16188" w:rsidRPr="009651A9" w:rsidRDefault="009651A9" w:rsidP="00C16188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noProof/>
                      <w:sz w:val="20"/>
                      <w:szCs w:val="20"/>
                      <w:lang w:val="ru-RU"/>
                    </w:rPr>
                    <w:t>Имя модели</w:t>
                  </w:r>
                  <w:r w:rsidR="00C16188" w:rsidRPr="009651A9">
                    <w:rPr>
                      <w:rStyle w:val="Forte"/>
                      <w:b/>
                      <w:noProof/>
                      <w:sz w:val="20"/>
                      <w:szCs w:val="20"/>
                      <w:lang w:val="ru-RU"/>
                    </w:rPr>
                    <w:t xml:space="preserve">: </w:t>
                  </w:r>
                  <w:r w:rsidRPr="009651A9">
                    <w:rPr>
                      <w:rStyle w:val="Forte"/>
                      <w:noProof/>
                      <w:sz w:val="20"/>
                      <w:szCs w:val="20"/>
                      <w:lang w:val="ru-RU"/>
                    </w:rPr>
                    <w:t>Сборка1</w:t>
                  </w:r>
                </w:p>
                <w:p w:rsidR="00C16188" w:rsidRPr="009651A9" w:rsidRDefault="009651A9" w:rsidP="009651A9">
                  <w:pPr>
                    <w:jc w:val="center"/>
                    <w:rPr>
                      <w:lang w:val="ru-RU"/>
                    </w:rPr>
                  </w:pPr>
                  <w:r w:rsidRPr="009651A9">
                    <w:rPr>
                      <w:rStyle w:val="Forte"/>
                      <w:b/>
                      <w:noProof/>
                      <w:sz w:val="20"/>
                      <w:szCs w:val="20"/>
                      <w:lang w:val="ru-RU"/>
                    </w:rPr>
                    <w:t>Активная конфигурация</w:t>
                  </w:r>
                  <w:r w:rsidR="00C16188" w:rsidRPr="009651A9">
                    <w:rPr>
                      <w:rStyle w:val="Forte"/>
                      <w:b/>
                      <w:noProof/>
                      <w:sz w:val="20"/>
                      <w:szCs w:val="20"/>
                      <w:lang w:val="ru-RU"/>
                    </w:rPr>
                    <w:t xml:space="preserve">: </w:t>
                  </w:r>
                  <w:r w:rsidRPr="009651A9">
                    <w:rPr>
                      <w:rStyle w:val="Forte"/>
                      <w:noProof/>
                      <w:sz w:val="20"/>
                      <w:szCs w:val="20"/>
                      <w:lang w:val="ru-RU"/>
                    </w:rPr>
                    <w:t>По умолчанию</w:t>
                  </w:r>
                </w:p>
              </w:tc>
            </w:tr>
            <w:tr w:rsidR="00C16188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Pr="0044448A" w:rsidRDefault="009651A9" w:rsidP="00C16188">
                  <w:pPr>
                    <w:rPr>
                      <w:sz w:val="24"/>
                      <w:szCs w:val="24"/>
                    </w:rPr>
                  </w:pPr>
                  <w:r>
                    <w:rPr>
                      <w:rStyle w:val="Forte"/>
                      <w:b/>
                      <w:noProof/>
                      <w:sz w:val="24"/>
                      <w:szCs w:val="24"/>
                    </w:rPr>
                    <w:t>Твердые тела</w:t>
                  </w:r>
                </w:p>
              </w:tc>
            </w:tr>
            <w:tr w:rsidR="00C16188" w:rsidTr="004B3022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C16188" w:rsidP="0044448A">
                  <w:pPr>
                    <w:jc w:val="center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SldBd_Nm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9651A9" w:rsidP="0044448A">
                  <w:pPr>
                    <w:jc w:val="center"/>
                    <w:cnfStyle w:val="100000000000"/>
                  </w:pP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Рассматривается как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9651A9" w:rsidP="0044448A">
                  <w:pPr>
                    <w:jc w:val="center"/>
                    <w:cnfStyle w:val="100000000000"/>
                  </w:pP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Объемные свойства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9651A9" w:rsidP="0044448A">
                  <w:pPr>
                    <w:jc w:val="center"/>
                    <w:cnfStyle w:val="100000000000"/>
                  </w:pP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Путь документа/Дата изменения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  <w:r>
                    <w:rPr>
                      <w:noProof/>
                      <w:lang w:val="pt-PT" w:eastAsia="pt-PT"/>
                    </w:rPr>
                    <w:drawing>
                      <wp:inline distT="0" distB="0" distL="0" distR="0">
                        <wp:extent cx="1562735" cy="880745"/>
                        <wp:effectExtent l="19050" t="0" r="0" b="0"/>
                        <wp:docPr id="5" name="Imagem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80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Масса:5.18265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Объем:0.000673072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Масса:50.79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оси\RGR25R1200.sldprt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22:59:56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  <w:r>
                    <w:rPr>
                      <w:noProof/>
                      <w:lang w:val="pt-PT" w:eastAsia="pt-PT"/>
                    </w:rPr>
                    <w:drawing>
                      <wp:inline distT="0" distB="0" distL="0" distR="0">
                        <wp:extent cx="1562735" cy="880745"/>
                        <wp:effectExtent l="19050" t="0" r="0" b="0"/>
                        <wp:docPr id="6" name="Imagem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80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Масса:5.18265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Объем:0.000673072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Масса:50.79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оси\RGR25R1200.sldprt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22:59:56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lastRenderedPageBreak/>
                    <w:t>Вырез-Вытянуть2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  <w:r>
                    <w:rPr>
                      <w:noProof/>
                      <w:lang w:val="pt-PT" w:eastAsia="pt-PT"/>
                    </w:rPr>
                    <w:drawing>
                      <wp:inline distT="0" distB="0" distL="0" distR="0">
                        <wp:extent cx="1562735" cy="880745"/>
                        <wp:effectExtent l="19050" t="0" r="0" b="0"/>
                        <wp:docPr id="7" name="Imagem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80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Масса:81.1331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Объем:0.0114272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Плотность:7100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Масса:795.105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оси\Tubo 250x250 tranversal.SLDPRT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00:27:18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  <w:r>
                    <w:rPr>
                      <w:noProof/>
                      <w:lang w:val="pt-PT" w:eastAsia="pt-PT"/>
                    </w:rPr>
                    <w:drawing>
                      <wp:inline distT="0" distB="0" distL="0" distR="0">
                        <wp:extent cx="1562735" cy="880745"/>
                        <wp:effectExtent l="19050" t="0" r="0" b="0"/>
                        <wp:docPr id="8" name="Imagem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80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Масса:150.832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Объем:0.065579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Масса:1478.15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оси\bloko de ciramica 230x230.SLDPRT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00:23:30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lastRenderedPageBreak/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Масса:0.934523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Объем:0.000121367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Масса:9.15833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оси\RGH25CA.sldprt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22:58:03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Зеркальное отражение1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Масса:39.9861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Объем:0.00563185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Плотность:7100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Масса:391.864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X\Деталь8.SLDPRT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05 01:26:50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Вырез-Вытянуть1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Масса:37.6812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Объем:0.0163831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Масса:369.276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X\сердцевина 8..SLDPRT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05 01:25:15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Масса:5.18265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Объем:0.000673072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Масса:50.79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оси\RGR25R1200.sldprt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22:59:56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Масса:5.18265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Объем:0.000673072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Плотность:7700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Масса:50.79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oficina\балка оси\RGR25R1200.sldprt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22:59:56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Зеркальное отражение5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Масса:126.004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Объем:0.0161543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Плотность:7800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Масса:1234.84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oficina\шпиндель\motor spindel 1GG.SLDPRT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Jul 30 12:29:28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Зеркальное отражение18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Масса:88.6389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Объем:0.0124844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Плотность:7100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Масса:868.661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X\Деталь5.SLDPRT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11 22:21:45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Масса:7.62895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Объем:0.0010745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Плотность:7100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Масса:74.7637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X\Деталь6.SLDPRT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20:23:46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Бобышка-Вытянуть2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Масса:7.62895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Объем:0.0010745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Плотность:7100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Масса:74.7637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X\Деталь6.SLDPRT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20:23:46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Масса:74.5172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Объем:0.0323988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Масса:730.269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X\сердцевина 5.SLDPRT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15:41:27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lastRenderedPageBreak/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Масса:7.7763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Объем:0.003381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Масса:76.2077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X\сердцевина 5.1.SLDPRT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20:25:03 2013</w:t>
                  </w:r>
                </w:p>
              </w:tc>
            </w:tr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9651A9" w:rsidRPr="0044448A" w:rsidRDefault="009651A9" w:rsidP="00A5318B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Масса:7.7763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Объем:0.003381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Масса:76.2077 N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oficina\eixo X\сердцевина 5.1.SLDPRT</w:t>
                  </w:r>
                </w:p>
                <w:p w:rsidR="009651A9" w:rsidRPr="0044448A" w:rsidRDefault="009651A9" w:rsidP="00A5318B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20:25:03 2013</w:t>
                  </w:r>
                </w:p>
              </w:tc>
            </w:tr>
            <w:tr w:rsidR="00C16188" w:rsidTr="004B3022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Default="009651A9" w:rsidP="0044448A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Бобышка-Вытянуть1</w:t>
                  </w:r>
                </w:p>
                <w:p w:rsidR="004B3022" w:rsidRPr="0044448A" w:rsidRDefault="004B3022" w:rsidP="0044448A">
                  <w:pPr>
                    <w:jc w:val="center"/>
                  </w:pP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Pr="0044448A" w:rsidRDefault="009651A9" w:rsidP="0044448A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Твердое тело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Pr="009651A9" w:rsidRDefault="009651A9" w:rsidP="0044448A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Масса:7.56444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</w:p>
                <w:p w:rsidR="009651A9" w:rsidRPr="009651A9" w:rsidRDefault="009651A9" w:rsidP="0044448A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Объем:0.00328889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Pr="009651A9" w:rsidRDefault="009651A9" w:rsidP="0044448A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 xml:space="preserve">Плотность:2300 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kg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/</w:t>
                  </w: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m</w:t>
                  </w:r>
                  <w:r w:rsidRPr="009651A9">
                    <w:rPr>
                      <w:rStyle w:val="Forte"/>
                      <w:b/>
                      <w:bCs/>
                      <w:noProof/>
                      <w:sz w:val="20"/>
                      <w:szCs w:val="20"/>
                      <w:lang w:val="ru-RU"/>
                    </w:rPr>
                    <w:t>^3</w:t>
                  </w:r>
                </w:p>
                <w:p w:rsidR="009651A9" w:rsidRDefault="009651A9" w:rsidP="0044448A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Масса:74.1315 N</w:t>
                  </w:r>
                </w:p>
                <w:p w:rsidR="00C16188" w:rsidRPr="0044448A" w:rsidRDefault="00C16188" w:rsidP="0044448A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44448A">
                  <w:pPr>
                    <w:jc w:val="center"/>
                    <w:cnfStyle w:val="100000000000"/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Forte"/>
                      <w:b/>
                      <w:bCs/>
                      <w:noProof/>
                      <w:sz w:val="20"/>
                      <w:szCs w:val="20"/>
                    </w:rPr>
                    <w:t>C:\Users\AleksAleksa\Desktop\кинематика cnc oficina\шпиндель\сердцевина шпинделя 1.SLDPRT</w:t>
                  </w:r>
                </w:p>
                <w:p w:rsidR="00C16188" w:rsidRPr="0044448A" w:rsidRDefault="009651A9" w:rsidP="0044448A">
                  <w:pPr>
                    <w:jc w:val="center"/>
                    <w:cnfStyle w:val="100000000000"/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Aug 04 18:44:48 2013</w:t>
                  </w:r>
                </w:p>
              </w:tc>
            </w:tr>
            <w:tr w:rsidR="004B3022" w:rsidTr="00224CED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AF3B89" w:rsidP="00224CED">
                  <w:pPr>
                    <w:jc w:val="center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ShlBd_Nm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AF3B89" w:rsidP="00224CED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ShlBd_Fr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AF3B89" w:rsidP="00224CED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ShlBd_VolProp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AF3B89" w:rsidP="00224CED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ShlBd_DtMd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</w:tr>
            <w:tr w:rsidR="00931A46" w:rsidTr="00931A46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31A46" w:rsidRPr="0044448A" w:rsidRDefault="00931A46" w:rsidP="00931A46">
                  <w:pPr>
                    <w:jc w:val="center"/>
                    <w:rPr>
                      <w:rStyle w:val="Forte"/>
                      <w:noProof/>
                      <w:sz w:val="20"/>
                      <w:szCs w:val="20"/>
                    </w:rPr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CpBd_Nm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8077" w:type="dxa"/>
                  <w:gridSpan w:val="3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31A46" w:rsidRDefault="00931A46" w:rsidP="00AF3B89">
                  <w:pPr>
                    <w:cnfStyle w:val="100000000000"/>
                    <w:rPr>
                      <w:rStyle w:val="Forte"/>
                      <w:rFonts w:cstheme="minorHAnsi"/>
                      <w:sz w:val="20"/>
                      <w:szCs w:val="20"/>
                    </w:rPr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CompBd_Props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</w:tr>
            <w:tr w:rsidR="004B3022" w:rsidTr="003E0E80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3E0E80" w:rsidP="003E0E80">
                  <w:pPr>
                    <w:jc w:val="center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BmBd_Nm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3E0E80" w:rsidP="003E0E80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BmBd_Fr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3E0E80" w:rsidP="003E0E80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MdInf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BmBd_VolProp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3E0E80" w:rsidP="003E0E80">
                  <w:pPr>
                    <w:jc w:val="center"/>
                    <w:cnfStyle w:val="100000000000"/>
                  </w:pP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&lt;</w:t>
                  </w:r>
                  <w:r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L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MdIn</w:t>
                  </w:r>
                  <w:r w:rsidRPr="00C16188">
                    <w:rPr>
                      <w:rStyle w:val="Forte"/>
                      <w:b/>
                      <w:noProof/>
                    </w:rPr>
                    <w:t>_</w:t>
                  </w:r>
                  <w:r>
                    <w:rPr>
                      <w:rStyle w:val="Forte"/>
                      <w:b/>
                      <w:noProof/>
                    </w:rPr>
                    <w:t>BmBd_DtMd</w:t>
                  </w:r>
                  <w:r w:rsidRPr="00C16188">
                    <w:rPr>
                      <w:rStyle w:val="Forte"/>
                      <w:b/>
                      <w:noProof/>
                      <w:sz w:val="20"/>
                      <w:szCs w:val="20"/>
                    </w:rPr>
                    <w:t>/&gt;</w:t>
                  </w:r>
                </w:p>
              </w:tc>
            </w:tr>
          </w:tbl>
          <w:p w:rsidR="00FF408C" w:rsidRDefault="00FF408C" w:rsidP="00A96F2C"/>
        </w:tc>
      </w:tr>
    </w:tbl>
    <w:p w:rsidR="00FF408C" w:rsidRDefault="00FF408C" w:rsidP="00FF408C"/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5E294F" w:rsidTr="005E294F">
        <w:tc>
          <w:tcPr>
            <w:tcW w:w="11016" w:type="dxa"/>
          </w:tcPr>
          <w:p w:rsidR="00B35001" w:rsidRPr="00B35001" w:rsidRDefault="009651A9" w:rsidP="00B35001">
            <w:pPr>
              <w:pStyle w:val="Ttulo1"/>
              <w:outlineLvl w:val="0"/>
            </w:pPr>
            <w:bookmarkStart w:id="6" w:name="_Toc364552572"/>
            <w:r>
              <w:lastRenderedPageBreak/>
              <w:t>Свойства исследования</w:t>
            </w:r>
            <w:bookmarkEnd w:id="6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68"/>
              <w:gridCol w:w="5386"/>
            </w:tblGrid>
            <w:tr w:rsidR="00B3500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9651A9" w:rsidP="005E294F">
                  <w:r>
                    <w:t>Имя исследования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9651A9" w:rsidP="005E294F">
                  <w:pPr>
                    <w:cnfStyle w:val="000000100000"/>
                  </w:pPr>
                  <w:r>
                    <w:t>Исследование 2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Тип анализа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Статический анализ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Тип сетки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Сетка на твердом теле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 xml:space="preserve">Тепловой эффект: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Вкл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Термический параметр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Включить тепловые нагрузки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Температура при нулевом напряжении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298 Kelvin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Pr="009651A9" w:rsidRDefault="009651A9" w:rsidP="005E294F">
                  <w:pPr>
                    <w:rPr>
                      <w:lang w:val="ru-RU"/>
                    </w:rPr>
                  </w:pPr>
                  <w:r w:rsidRPr="009651A9">
                    <w:rPr>
                      <w:lang w:val="ru-RU"/>
                    </w:rPr>
                    <w:t xml:space="preserve">Включают эффекты давления жидкости из </w:t>
                  </w:r>
                  <w:r>
                    <w:t>SolidWorks</w:t>
                  </w:r>
                  <w:r w:rsidRPr="009651A9">
                    <w:rPr>
                      <w:lang w:val="ru-RU"/>
                    </w:rPr>
                    <w:t xml:space="preserve"> </w:t>
                  </w:r>
                  <w:r>
                    <w:t>Flow</w:t>
                  </w:r>
                  <w:r w:rsidRPr="009651A9">
                    <w:rPr>
                      <w:lang w:val="ru-RU"/>
                    </w:rPr>
                    <w:t xml:space="preserve"> </w:t>
                  </w:r>
                  <w:r>
                    <w:t>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Тип решающей программы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FFEPlus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Pr="009651A9" w:rsidRDefault="009651A9" w:rsidP="005E294F">
                  <w:pPr>
                    <w:rPr>
                      <w:lang w:val="ru-RU"/>
                    </w:rPr>
                  </w:pPr>
                  <w:r w:rsidRPr="009651A9">
                    <w:rPr>
                      <w:lang w:val="ru-RU"/>
                    </w:rPr>
                    <w:t xml:space="preserve">Влияние нагрузок на собственные частоты: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 xml:space="preserve">Мягкая пружина: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 xml:space="preserve">Инерционная разгрузка: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Несовместимые параметры связи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Автоматические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Большие перемещения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Вычислить силы свободных тел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Вкл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Трение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 xml:space="preserve">Использовать адаптивный метод: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000000"/>
                  </w:pPr>
                  <w:r>
                    <w:t>Выкл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r>
                    <w:t>Папка результатов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5E294F">
                  <w:pPr>
                    <w:cnfStyle w:val="000000100000"/>
                  </w:pPr>
                  <w:r>
                    <w:t>Документ SolidWorks (C:\Users\AleksAleksa\Desktop\кинематика cnc oficina\балка оси)</w:t>
                  </w:r>
                </w:p>
              </w:tc>
            </w:tr>
          </w:tbl>
          <w:p w:rsidR="005E294F" w:rsidRDefault="005E294F" w:rsidP="00A96F2C"/>
        </w:tc>
      </w:tr>
      <w:bookmarkEnd w:id="1"/>
      <w:bookmarkEnd w:id="2"/>
      <w:bookmarkEnd w:id="3"/>
    </w:tbl>
    <w:p w:rsidR="00F33129" w:rsidRDefault="00F33129"/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F33129" w:rsidTr="00E80CD9">
        <w:tc>
          <w:tcPr>
            <w:tcW w:w="11016" w:type="dxa"/>
          </w:tcPr>
          <w:p w:rsidR="00F33129" w:rsidRPr="00B35001" w:rsidRDefault="009651A9" w:rsidP="000A7C6B">
            <w:pPr>
              <w:pStyle w:val="Ttulo1"/>
              <w:outlineLvl w:val="0"/>
            </w:pPr>
            <w:bookmarkStart w:id="7" w:name="_Toc364552573"/>
            <w:r>
              <w:t>Единицы измерения</w:t>
            </w:r>
            <w:bookmarkEnd w:id="7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80"/>
              <w:gridCol w:w="5374"/>
            </w:tblGrid>
            <w:tr w:rsidR="00F3312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9651A9" w:rsidP="000A7C6B">
                  <w:r>
                    <w:t>Система единиц измерения: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9651A9" w:rsidP="000A7C6B">
                  <w:pPr>
                    <w:cnfStyle w:val="000000100000"/>
                  </w:pPr>
                  <w:r>
                    <w:t>СИ (MKS)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r>
                    <w:t>Длина/Перемещение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pPr>
                    <w:cnfStyle w:val="000000000000"/>
                  </w:pPr>
                  <w:r>
                    <w:t>mm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r>
                    <w:t>Температура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pPr>
                    <w:cnfStyle w:val="000000100000"/>
                  </w:pPr>
                  <w:r>
                    <w:t>Kelvin</w:t>
                  </w:r>
                </w:p>
              </w:tc>
            </w:tr>
            <w:tr w:rsidR="009651A9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r>
                    <w:t>Угловая скорость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pPr>
                    <w:cnfStyle w:val="000000000000"/>
                  </w:pPr>
                  <w:r>
                    <w:t>Рад/сек</w:t>
                  </w:r>
                </w:p>
              </w:tc>
            </w:tr>
            <w:tr w:rsidR="009651A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r>
                    <w:t>Давление/Напряжение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0A7C6B">
                  <w:pPr>
                    <w:cnfStyle w:val="000000100000"/>
                  </w:pPr>
                  <w:r>
                    <w:t>N/m^2</w:t>
                  </w:r>
                </w:p>
              </w:tc>
            </w:tr>
          </w:tbl>
          <w:p w:rsidR="00F33129" w:rsidRDefault="00F33129" w:rsidP="000A7C6B"/>
        </w:tc>
      </w:tr>
    </w:tbl>
    <w:p w:rsidR="00E80CD9" w:rsidRDefault="00E80CD9" w:rsidP="00076F1F"/>
    <w:tbl>
      <w:tblPr>
        <w:tblStyle w:val="Tabelacomgrelha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136"/>
      </w:tblGrid>
      <w:tr w:rsidR="00E80CD9" w:rsidTr="005273D5">
        <w:trPr>
          <w:trHeight w:val="4158"/>
        </w:trPr>
        <w:tc>
          <w:tcPr>
            <w:tcW w:w="11136" w:type="dxa"/>
          </w:tcPr>
          <w:p w:rsidR="00E80CD9" w:rsidRPr="00AC3438" w:rsidRDefault="009651A9" w:rsidP="000A7C6B">
            <w:pPr>
              <w:pStyle w:val="Ttulo1"/>
              <w:outlineLvl w:val="0"/>
            </w:pPr>
            <w:bookmarkStart w:id="8" w:name="_Toc243733144"/>
            <w:bookmarkStart w:id="9" w:name="_Toc245020112"/>
            <w:bookmarkStart w:id="10" w:name="_Toc245020144"/>
            <w:bookmarkStart w:id="11" w:name="_Toc364552574"/>
            <w:r>
              <w:lastRenderedPageBreak/>
              <w:t>Свойства материала</w:t>
            </w:r>
            <w:bookmarkEnd w:id="11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3229"/>
              <w:gridCol w:w="4741"/>
              <w:gridCol w:w="2892"/>
            </w:tblGrid>
            <w:tr w:rsidR="00E80CD9" w:rsidRPr="000841BF" w:rsidTr="00955A90">
              <w:trPr>
                <w:cnfStyle w:val="100000000000"/>
                <w:trHeight w:val="94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9651A9" w:rsidP="000A7C6B">
                  <w:pPr>
                    <w:jc w:val="center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Ссылка на модель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9651A9" w:rsidP="000A7C6B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Свойства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9651A9" w:rsidP="000A7C6B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Компоненты</w:t>
                  </w:r>
                </w:p>
              </w:tc>
            </w:tr>
            <w:tr w:rsidR="00E80CD9" w:rsidRPr="009651A9" w:rsidTr="009651A9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18" w:space="0" w:color="548DD4" w:themeColor="text2" w:themeTint="99"/>
                  </w:tcBorders>
                  <w:vAlign w:val="center"/>
                </w:tcPr>
                <w:p w:rsidR="00E80CD9" w:rsidRPr="00577134" w:rsidRDefault="009651A9" w:rsidP="000A7C6B">
                  <w:pPr>
                    <w:jc w:val="center"/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4365" cy="1073785"/>
                        <wp:effectExtent l="19050" t="0" r="635" b="0"/>
                        <wp:docPr id="9" name="Imagem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737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</w:tcBorders>
                </w:tcPr>
                <w:tbl>
                  <w:tblPr>
                    <w:tblStyle w:val="GrelhaMdia1-Cor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E80CD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Имя</w:t>
                        </w:r>
                        <w:r w:rsidR="00E80CD9" w:rsidRPr="00BE6656"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Легированная сталь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Тип модели: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Линейный Упругий Изотропный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Критерий прочности по умолчанию: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Неизвестно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текучести: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6.20422e+008 N/m^2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прочности при растяжении: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7.23826e+008 N/m^2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упругости: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2.1e+011 N/m^2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Пуассона: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 xml:space="preserve">0.28  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Массовая плотность: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7700 kg/m^3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сдвига: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7.9e+010 N/m^2</w:t>
                        </w:r>
                      </w:p>
                    </w:tc>
                  </w:tr>
                  <w:tr w:rsidR="009651A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теплового расширения: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0A7C6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1.3e-005 /Kelvin</w:t>
                        </w:r>
                      </w:p>
                    </w:tc>
                  </w:tr>
                </w:tbl>
                <w:p w:rsidR="00E80CD9" w:rsidRPr="00577134" w:rsidRDefault="00E80CD9" w:rsidP="000A7C6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  <w:right w:val="none" w:sz="0" w:space="0" w:color="auto"/>
                  </w:tcBorders>
                </w:tcPr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1200-1),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1200-2),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-1),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-2),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-3),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-4),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-5),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-6),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-7),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детали 8-1/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RGH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-8),</w:t>
                  </w:r>
                </w:p>
                <w:p w:rsidR="009651A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1200-1),</w:t>
                  </w:r>
                </w:p>
                <w:p w:rsidR="00E80CD9" w:rsidRPr="009651A9" w:rsidRDefault="009651A9" w:rsidP="000A7C6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RGR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25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1200-2)</w:t>
                  </w:r>
                </w:p>
              </w:tc>
            </w:tr>
            <w:tr w:rsidR="009651A9" w:rsidRPr="000841BF" w:rsidTr="00A5318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9651A9" w:rsidRPr="000841BF" w:rsidRDefault="009651A9" w:rsidP="00A5318B">
                  <w:pPr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t>Данные кривой:N/A</w:t>
                  </w:r>
                </w:p>
              </w:tc>
            </w:tr>
            <w:tr w:rsidR="009651A9" w:rsidRPr="009651A9" w:rsidTr="009651A9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18" w:space="0" w:color="548DD4" w:themeColor="text2" w:themeTint="99"/>
                  </w:tcBorders>
                  <w:vAlign w:val="center"/>
                </w:tcPr>
                <w:p w:rsidR="009651A9" w:rsidRPr="00577134" w:rsidRDefault="009651A9" w:rsidP="00A5318B">
                  <w:pPr>
                    <w:jc w:val="center"/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4365" cy="1073785"/>
                        <wp:effectExtent l="19050" t="0" r="635" b="0"/>
                        <wp:docPr id="10" name="Imagem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737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</w:tcBorders>
                </w:tcPr>
                <w:tbl>
                  <w:tblPr>
                    <w:tblStyle w:val="GrelhaMdia1-Cor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Имя</w:t>
                        </w:r>
                        <w:r w:rsidRPr="00BE6656"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Пластичное железо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Тип модели: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Линейный Упругий Изотропный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Критерий прочности по умолчанию: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Неизвестно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текучести: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5.51485e+008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прочности при растяжении: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8.61695e+008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упругости: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1.2e+011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Пуассона: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 xml:space="preserve">0.31  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Массовая плотность: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7100 kg/m^3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сдвига: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7.7e+010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lastRenderedPageBreak/>
                          <w:t>Коэффициент теплового расширения: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1.1e-005 /Kelvin</w:t>
                        </w:r>
                      </w:p>
                    </w:tc>
                  </w:tr>
                </w:tbl>
                <w:p w:rsidR="009651A9" w:rsidRPr="00577134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  <w:right w:val="none" w:sz="0" w:space="0" w:color="auto"/>
                  </w:tcBorders>
                </w:tcPr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lastRenderedPageBreak/>
                    <w:t>Твердое тело 1(Вырез-Вытянуть2)(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Tubo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250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x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250 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tranversal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1(Зеркальное отражение1)(Сборка детали 8-1/Деталь8-1),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1(Зеркальное отражение18)(Сборка деталь 5-1/Деталь5-1),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1(Бобышка-Вытянуть2)(Сборка деталь 5-1/Деталь6-1),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Твердое тело 1(Бобышка-Вытянуть2)(Сборка деталь 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lastRenderedPageBreak/>
                    <w:t>5-1/Деталь6-2)</w:t>
                  </w:r>
                </w:p>
              </w:tc>
            </w:tr>
            <w:tr w:rsidR="009651A9" w:rsidRPr="000841BF" w:rsidTr="00A5318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9651A9" w:rsidRPr="000841BF" w:rsidRDefault="009651A9" w:rsidP="00A5318B">
                  <w:pPr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lastRenderedPageBreak/>
                    <w:t>Данные кривой:N/A</w:t>
                  </w:r>
                </w:p>
              </w:tc>
            </w:tr>
            <w:tr w:rsidR="009651A9" w:rsidRPr="009651A9" w:rsidTr="009651A9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18" w:space="0" w:color="548DD4" w:themeColor="text2" w:themeTint="99"/>
                  </w:tcBorders>
                  <w:vAlign w:val="center"/>
                </w:tcPr>
                <w:p w:rsidR="009651A9" w:rsidRPr="00577134" w:rsidRDefault="009651A9" w:rsidP="00A5318B">
                  <w:pPr>
                    <w:jc w:val="center"/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4365" cy="1073785"/>
                        <wp:effectExtent l="19050" t="0" r="635" b="0"/>
                        <wp:docPr id="11" name="Imagem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737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</w:tcBorders>
                </w:tcPr>
                <w:tbl>
                  <w:tblPr>
                    <w:tblStyle w:val="GrelhaMdia1-Cor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Имя</w:t>
                        </w:r>
                        <w:r w:rsidRPr="00BE6656"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Керамика фарфор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Тип модели: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Линейный Упругий Изотропный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Критерий прочности по умолчанию: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Неизвестно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прочности при растяжении: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1.7234e+008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прочности при сжатии: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5.5149e+008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упругости: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2.2059e+011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Пуассона: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 xml:space="preserve">0.22  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Массовая плотность: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2300 kg/m^3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сдвига: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9.0407e+010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теплового расширения: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1.1e-005 /Kelvin</w:t>
                        </w:r>
                      </w:p>
                    </w:tc>
                  </w:tr>
                </w:tbl>
                <w:p w:rsidR="009651A9" w:rsidRPr="00577134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  <w:right w:val="none" w:sz="0" w:space="0" w:color="auto"/>
                  </w:tcBorders>
                </w:tcPr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bloko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de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ciramica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230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x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230-1),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1(Вырез-Вытянуть1)(Сборка детали 8-1/сердцевина 8.-1),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5-1/сердцевина 5-1),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5-1/сердцевина 5.1-1),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5-1/сердцевина 5.1-2),</w:t>
                  </w:r>
                </w:p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1(Бобышка-Вытянуть1)(Сборка деталь 5-1/сердцевина шпинделя 1-1)</w:t>
                  </w:r>
                </w:p>
              </w:tc>
            </w:tr>
            <w:tr w:rsidR="009651A9" w:rsidRPr="000841BF" w:rsidTr="00A5318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9651A9" w:rsidRPr="000841BF" w:rsidRDefault="009651A9" w:rsidP="00A5318B">
                  <w:pPr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t>Данные кривой:N/A</w:t>
                  </w:r>
                </w:p>
              </w:tc>
            </w:tr>
            <w:tr w:rsidR="009651A9" w:rsidRPr="009651A9" w:rsidTr="009651A9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18" w:space="0" w:color="548DD4" w:themeColor="text2" w:themeTint="99"/>
                  </w:tcBorders>
                  <w:vAlign w:val="center"/>
                </w:tcPr>
                <w:p w:rsidR="009651A9" w:rsidRPr="00577134" w:rsidRDefault="009651A9" w:rsidP="00A5318B">
                  <w:pPr>
                    <w:jc w:val="center"/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4365" cy="1073785"/>
                        <wp:effectExtent l="19050" t="0" r="635" b="0"/>
                        <wp:docPr id="12" name="Imagem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737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</w:tcBorders>
                </w:tcPr>
                <w:tbl>
                  <w:tblPr>
                    <w:tblStyle w:val="GrelhaMdia1-Cor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Имя</w:t>
                        </w:r>
                        <w:r w:rsidRPr="00BE6656"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Pr="00BE6656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Простая углеродистая сталь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Тип модели: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Линейный Упругий Изотропный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Критерий прочности по умолчанию: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Неизвестно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текучести: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2.20594e+008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Предел прочности при растяжении: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3.99826e+008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упругости: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2.1e+011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Пуассона: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 xml:space="preserve">0.28  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Массовая плотность: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7800 kg/m^3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Модуль сдвига: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7.9e+010 N/m^2</w:t>
                        </w:r>
                      </w:p>
                    </w:tc>
                  </w:tr>
                  <w:tr w:rsidR="009651A9" w:rsidRPr="00577134" w:rsidTr="00A5318B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jc w:val="right"/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/>
                            <w:sz w:val="20"/>
                            <w:szCs w:val="20"/>
                          </w:rPr>
                          <w:t>Коэффициент теплового расширения: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1.3e-005 /Kelvin</w:t>
                        </w:r>
                      </w:p>
                    </w:tc>
                  </w:tr>
                </w:tbl>
                <w:p w:rsidR="009651A9" w:rsidRPr="00577134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18" w:space="0" w:color="548DD4" w:themeColor="text2" w:themeTint="99"/>
                    <w:right w:val="none" w:sz="0" w:space="0" w:color="auto"/>
                  </w:tcBorders>
                </w:tcPr>
                <w:p w:rsidR="009651A9" w:rsidRPr="009651A9" w:rsidRDefault="009651A9" w:rsidP="00A5318B">
                  <w:pPr>
                    <w:cnfStyle w:val="000000100000"/>
                    <w:rPr>
                      <w:rStyle w:val="Forte"/>
                      <w:b w:val="0"/>
                      <w:bCs w:val="0"/>
                      <w:sz w:val="20"/>
                      <w:szCs w:val="20"/>
                      <w:lang w:val="ru-RU"/>
                    </w:rPr>
                  </w:pP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Твердое тело 1(Зеркальное отражение5)(Сборка деталь 5-1/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motor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spindel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 xml:space="preserve"> 1</w:t>
                  </w:r>
                  <w:r>
                    <w:rPr>
                      <w:rStyle w:val="Forte"/>
                      <w:b w:val="0"/>
                      <w:sz w:val="20"/>
                      <w:szCs w:val="20"/>
                    </w:rPr>
                    <w:t>GG</w:t>
                  </w:r>
                  <w:r w:rsidRPr="009651A9">
                    <w:rPr>
                      <w:rStyle w:val="Forte"/>
                      <w:b w:val="0"/>
                      <w:sz w:val="20"/>
                      <w:szCs w:val="20"/>
                      <w:lang w:val="ru-RU"/>
                    </w:rPr>
                    <w:t>-1)</w:t>
                  </w:r>
                </w:p>
              </w:tc>
            </w:tr>
            <w:tr w:rsidR="009651A9" w:rsidRPr="000841BF" w:rsidTr="00A5318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9651A9" w:rsidRPr="000841BF" w:rsidRDefault="009651A9" w:rsidP="00A5318B">
                  <w:pPr>
                    <w:rPr>
                      <w:rStyle w:val="Forte"/>
                      <w:sz w:val="20"/>
                      <w:szCs w:val="20"/>
                    </w:rPr>
                  </w:pPr>
                  <w:r>
                    <w:rPr>
                      <w:rStyle w:val="Forte"/>
                      <w:sz w:val="20"/>
                      <w:szCs w:val="20"/>
                    </w:rPr>
                    <w:t>Данные кривой:N/A</w:t>
                  </w:r>
                </w:p>
              </w:tc>
            </w:tr>
          </w:tbl>
          <w:p w:rsidR="00E80CD9" w:rsidRDefault="00E80CD9" w:rsidP="000A7C6B"/>
        </w:tc>
      </w:tr>
      <w:bookmarkEnd w:id="8"/>
      <w:bookmarkEnd w:id="9"/>
      <w:bookmarkEnd w:id="10"/>
    </w:tbl>
    <w:p w:rsidR="005273D5" w:rsidRDefault="005273D5" w:rsidP="006518B5"/>
    <w:tbl>
      <w:tblPr>
        <w:tblStyle w:val="Tabelacomgrelha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52"/>
      </w:tblGrid>
      <w:tr w:rsidR="005273D5" w:rsidTr="00452CBC">
        <w:tc>
          <w:tcPr>
            <w:tcW w:w="11016" w:type="dxa"/>
          </w:tcPr>
          <w:p w:rsidR="005273D5" w:rsidRPr="00AF1A58" w:rsidRDefault="009651A9" w:rsidP="000A7C6B">
            <w:pPr>
              <w:pStyle w:val="Ttulo1"/>
              <w:outlineLvl w:val="0"/>
              <w:rPr>
                <w:b w:val="0"/>
                <w:bCs w:val="0"/>
              </w:rPr>
            </w:pPr>
            <w:bookmarkStart w:id="12" w:name="_Toc364552575"/>
            <w:r>
              <w:rPr>
                <w:rStyle w:val="Forte"/>
              </w:rPr>
              <w:lastRenderedPageBreak/>
              <w:t>Нагрузки и крепления</w:t>
            </w:r>
            <w:bookmarkEnd w:id="12"/>
          </w:p>
          <w:tbl>
            <w:tblPr>
              <w:tblStyle w:val="ListaClara-Cor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817"/>
              <w:gridCol w:w="3021"/>
              <w:gridCol w:w="6071"/>
            </w:tblGrid>
            <w:tr w:rsidR="009651A9" w:rsidTr="00871C88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9651A9" w:rsidRPr="004E282D" w:rsidRDefault="009651A9" w:rsidP="005A5DC6">
                  <w:pPr>
                    <w:jc w:val="center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Имя крепления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9651A9" w:rsidRPr="004E282D" w:rsidRDefault="009651A9" w:rsidP="005A5DC6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Изображение крепления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9651A9" w:rsidRPr="004E282D" w:rsidRDefault="009651A9" w:rsidP="005A5DC6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Данные крепления</w:t>
                  </w:r>
                </w:p>
              </w:tc>
            </w:tr>
            <w:tr w:rsidR="009651A9" w:rsidTr="0096193E">
              <w:trPr>
                <w:cnfStyle w:val="000000100000"/>
              </w:trPr>
              <w:tc>
                <w:tcPr>
                  <w:cnfStyle w:val="00100000000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:rsidR="009651A9" w:rsidRPr="00AD5FBA" w:rsidRDefault="009651A9" w:rsidP="005A5DC6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Зафиксированный-1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:rsidR="009651A9" w:rsidRPr="006208CB" w:rsidRDefault="009651A9" w:rsidP="000A7C6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772285" cy="999490"/>
                        <wp:effectExtent l="19050" t="0" r="0" b="0"/>
                        <wp:docPr id="13" name="Imagem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999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GrelhaMdia1-Cor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174"/>
                    <w:gridCol w:w="2667"/>
                  </w:tblGrid>
                  <w:tr w:rsidR="009651A9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Pr="00BE6656" w:rsidRDefault="009651A9" w:rsidP="003F2268">
                        <w:pPr>
                          <w:jc w:val="right"/>
                          <w:rPr>
                            <w:rStyle w:val="Forte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Pr="00154A1A" w:rsidRDefault="009651A9" w:rsidP="003F2268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4 грани</w:t>
                        </w:r>
                      </w:p>
                    </w:tc>
                  </w:tr>
                  <w:tr w:rsidR="009651A9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Тип: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Зафиксированная геометрия</w:t>
                        </w:r>
                      </w:p>
                    </w:tc>
                  </w:tr>
                </w:tbl>
                <w:p w:rsidR="009651A9" w:rsidRPr="004C6DEB" w:rsidRDefault="009651A9" w:rsidP="00840CC7">
                  <w:pPr>
                    <w:pStyle w:val="ndice3"/>
                    <w:cnfStyle w:val="000000100000"/>
                  </w:pPr>
                </w:p>
              </w:tc>
            </w:tr>
            <w:tr w:rsidR="003F154A" w:rsidTr="00452CBC">
              <w:tc>
                <w:tcPr>
                  <w:cnfStyle w:val="00100000000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:rsidR="003F154A" w:rsidRPr="003F154A" w:rsidRDefault="009651A9" w:rsidP="003F154A">
                  <w:pPr>
                    <w:rPr>
                      <w:rStyle w:val="Forte"/>
                      <w:bCs/>
                    </w:rPr>
                  </w:pPr>
                  <w:r>
                    <w:rPr>
                      <w:rStyle w:val="Forte"/>
                      <w:b/>
                    </w:rPr>
                    <w:t>Результирующие силы</w:t>
                  </w:r>
                </w:p>
                <w:tbl>
                  <w:tblPr>
                    <w:tblStyle w:val="Tabelacomgrelha"/>
                    <w:tblW w:w="10669" w:type="dxa"/>
                    <w:tblLayout w:type="fixed"/>
                    <w:tblLook w:val="06A0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Компоненты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Результирующая</w:t>
                        </w:r>
                      </w:p>
                    </w:tc>
                  </w:tr>
                  <w:tr w:rsidR="003F154A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Сила реакции(N)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6526.89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980.453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0.187894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6600.12</w:t>
                        </w:r>
                      </w:p>
                    </w:tc>
                  </w:tr>
                  <w:tr w:rsidR="00935682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935682" w:rsidRDefault="009651A9" w:rsidP="000A7C6B">
                        <w:pPr>
                          <w:jc w:val="center"/>
                          <w:rPr>
                            <w:rStyle w:val="Forte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sz w:val="20"/>
                            <w:szCs w:val="20"/>
                          </w:rPr>
                          <w:t>Реактивный момент(N·m)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935682" w:rsidRDefault="009651A9" w:rsidP="000A7C6B">
                        <w:pPr>
                          <w:jc w:val="center"/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</w:tbl>
                <w:p w:rsidR="003F154A" w:rsidRDefault="003F154A" w:rsidP="003F154A">
                  <w:pPr>
                    <w:jc w:val="center"/>
                    <w:rPr>
                      <w:rStyle w:val="Forte"/>
                      <w:b/>
                      <w:sz w:val="18"/>
                      <w:szCs w:val="18"/>
                    </w:rPr>
                  </w:pPr>
                </w:p>
              </w:tc>
            </w:tr>
          </w:tbl>
          <w:p w:rsidR="005273D5" w:rsidRDefault="005273D5" w:rsidP="00840CC7">
            <w:pPr>
              <w:pStyle w:val="ndice3"/>
            </w:pPr>
          </w:p>
          <w:tbl>
            <w:tblPr>
              <w:tblStyle w:val="ListaClara-Cor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654"/>
              <w:gridCol w:w="3234"/>
              <w:gridCol w:w="5928"/>
            </w:tblGrid>
            <w:tr w:rsidR="009651A9" w:rsidTr="00965A6B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9651A9" w:rsidRPr="004E282D" w:rsidRDefault="009651A9" w:rsidP="005A5DC6">
                  <w:pPr>
                    <w:jc w:val="center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Имя нагрузки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9651A9" w:rsidRPr="004E282D" w:rsidRDefault="009651A9" w:rsidP="005A5DC6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Загрузить изображение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9651A9" w:rsidRPr="004E282D" w:rsidRDefault="009651A9" w:rsidP="005A5DC6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b/>
                      <w:color w:val="auto"/>
                    </w:rPr>
                    <w:t>Загрузить данные</w:t>
                  </w:r>
                </w:p>
              </w:tc>
            </w:tr>
            <w:tr w:rsidR="009651A9" w:rsidTr="009651A9">
              <w:trPr>
                <w:cnfStyle w:val="000000100000"/>
              </w:trPr>
              <w:tc>
                <w:tcPr>
                  <w:cnfStyle w:val="00100000000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  <w:bottom w:val="single" w:sz="18" w:space="0" w:color="C0504D" w:themeColor="accent2"/>
                  </w:tcBorders>
                  <w:vAlign w:val="center"/>
                </w:tcPr>
                <w:p w:rsidR="009651A9" w:rsidRPr="00F42DD1" w:rsidRDefault="009651A9" w:rsidP="005A5DC6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Сила тяжести-1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</w:tcBorders>
                </w:tcPr>
                <w:p w:rsidR="009651A9" w:rsidRPr="006208CB" w:rsidRDefault="009651A9" w:rsidP="000A7C6B">
                  <w:pPr>
                    <w:jc w:val="center"/>
                    <w:cnfStyle w:val="000000100000"/>
                    <w:rPr>
                      <w:rStyle w:val="Forte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7540" cy="1075690"/>
                        <wp:effectExtent l="19050" t="0" r="0" b="0"/>
                        <wp:docPr id="14" name="Imagem 1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0756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GrelhaMdia1-Cor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096"/>
                    <w:gridCol w:w="2602"/>
                  </w:tblGrid>
                  <w:tr w:rsidR="009651A9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Pr="00BE6656" w:rsidRDefault="009651A9" w:rsidP="003F2268">
                        <w:pPr>
                          <w:jc w:val="right"/>
                          <w:rPr>
                            <w:rStyle w:val="Forte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Справочный: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Pr="00B77EA3" w:rsidRDefault="009651A9" w:rsidP="003F2268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Справа</w:t>
                        </w:r>
                      </w:p>
                    </w:tc>
                  </w:tr>
                  <w:tr w:rsidR="009651A9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Значения: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0  0 -9.81</w:t>
                        </w:r>
                      </w:p>
                    </w:tc>
                  </w:tr>
                  <w:tr w:rsidR="009651A9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Единицы измерения: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3F2268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SI</w:t>
                        </w:r>
                      </w:p>
                    </w:tc>
                  </w:tr>
                </w:tbl>
                <w:p w:rsidR="009651A9" w:rsidRDefault="009651A9" w:rsidP="000A7C6B">
                  <w:pPr>
                    <w:jc w:val="center"/>
                    <w:cnfStyle w:val="000000100000"/>
                    <w:rPr>
                      <w:rStyle w:val="Forte"/>
                    </w:rPr>
                  </w:pPr>
                </w:p>
              </w:tc>
            </w:tr>
            <w:tr w:rsidR="009651A9" w:rsidTr="00A5318B">
              <w:tc>
                <w:tcPr>
                  <w:cnfStyle w:val="00100000000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:rsidR="009651A9" w:rsidRPr="00F42DD1" w:rsidRDefault="009651A9" w:rsidP="00A5318B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Сила-1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:rsidR="009651A9" w:rsidRPr="006208CB" w:rsidRDefault="009651A9" w:rsidP="00A5318B">
                  <w:pPr>
                    <w:jc w:val="center"/>
                    <w:cnfStyle w:val="000000000000"/>
                    <w:rPr>
                      <w:rStyle w:val="Forte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1907540" cy="1075690"/>
                        <wp:effectExtent l="19050" t="0" r="0" b="0"/>
                        <wp:docPr id="15" name="Imagem 1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0756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GrelhaMdia1-Cor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096"/>
                    <w:gridCol w:w="2602"/>
                  </w:tblGrid>
                  <w:tr w:rsidR="009651A9" w:rsidTr="00A5318B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Pr="00B77EA3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1 грани</w:t>
                        </w:r>
                      </w:p>
                    </w:tc>
                  </w:tr>
                  <w:tr w:rsidR="009651A9" w:rsidTr="00A5318B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Справочный: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Кромка&lt; 1 &gt;</w:t>
                        </w:r>
                      </w:p>
                    </w:tc>
                  </w:tr>
                  <w:tr w:rsidR="009651A9" w:rsidTr="00A5318B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Тип: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Приложить силу</w:t>
                        </w:r>
                      </w:p>
                    </w:tc>
                  </w:tr>
                  <w:tr w:rsidR="009651A9" w:rsidTr="00A5318B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Значения: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  <w:sz w:val="20"/>
                            <w:szCs w:val="20"/>
                          </w:rPr>
                          <w:t>---, ---, -100 kgf</w:t>
                        </w:r>
                      </w:p>
                    </w:tc>
                  </w:tr>
                </w:tbl>
                <w:p w:rsidR="009651A9" w:rsidRDefault="009651A9" w:rsidP="00A5318B">
                  <w:pPr>
                    <w:jc w:val="center"/>
                    <w:cnfStyle w:val="000000000000"/>
                    <w:rPr>
                      <w:rStyle w:val="Forte"/>
                    </w:rPr>
                  </w:pPr>
                </w:p>
              </w:tc>
            </w:tr>
          </w:tbl>
          <w:p w:rsidR="005273D5" w:rsidRDefault="005273D5" w:rsidP="000A7C6B">
            <w:pPr>
              <w:rPr>
                <w:rStyle w:val="Forte"/>
              </w:rPr>
            </w:pPr>
          </w:p>
        </w:tc>
      </w:tr>
    </w:tbl>
    <w:p w:rsidR="00132707" w:rsidRDefault="00132707" w:rsidP="00132707"/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132707" w:rsidTr="005B3D16">
        <w:tc>
          <w:tcPr>
            <w:tcW w:w="11016" w:type="dxa"/>
          </w:tcPr>
          <w:p w:rsidR="00132707" w:rsidRDefault="00132707" w:rsidP="000A7C6B">
            <w:pPr>
              <w:pStyle w:val="Ttulo1"/>
              <w:outlineLvl w:val="0"/>
            </w:pPr>
            <w:r>
              <w:br w:type="page"/>
            </w:r>
            <w:bookmarkStart w:id="13" w:name="_Toc364552576"/>
            <w:r w:rsidR="009651A9">
              <w:t>Определения соединителей</w:t>
            </w:r>
            <w:bookmarkEnd w:id="13"/>
          </w:p>
          <w:p w:rsidR="00132707" w:rsidRDefault="009651A9" w:rsidP="000A7C6B">
            <w:r>
              <w:t>Данные отсутствуют</w:t>
            </w:r>
          </w:p>
          <w:p w:rsidR="00EF37BF" w:rsidRPr="009C0A33" w:rsidRDefault="00EF37BF" w:rsidP="000A7C6B"/>
          <w:p w:rsidR="000F2729" w:rsidRDefault="000F2729" w:rsidP="000A7C6B"/>
          <w:p w:rsidR="00E12C21" w:rsidRDefault="00E12C21" w:rsidP="000A7C6B"/>
          <w:p w:rsidR="00132707" w:rsidRDefault="00132707" w:rsidP="000A7C6B"/>
        </w:tc>
      </w:tr>
    </w:tbl>
    <w:p w:rsidR="00104BD8" w:rsidRDefault="00104BD8" w:rsidP="006936A0"/>
    <w:tbl>
      <w:tblPr>
        <w:tblStyle w:val="Tabelacomgrelha"/>
        <w:tblW w:w="0" w:type="auto"/>
        <w:tblLayout w:type="fixed"/>
        <w:tblLook w:val="04A0"/>
      </w:tblPr>
      <w:tblGrid>
        <w:gridCol w:w="11016"/>
      </w:tblGrid>
      <w:tr w:rsidR="00104BD8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104BD8" w:rsidRDefault="009651A9" w:rsidP="009651A9">
            <w:pPr>
              <w:pStyle w:val="Ttulo1"/>
            </w:pPr>
            <w:bookmarkStart w:id="14" w:name="_Toc364552577"/>
            <w:r>
              <w:lastRenderedPageBreak/>
              <w:t>Данные контакта</w:t>
            </w:r>
            <w:bookmarkEnd w:id="14"/>
          </w:p>
          <w:p w:rsidR="00104BD8" w:rsidRPr="000B04D4" w:rsidRDefault="00104BD8" w:rsidP="000A7C6B"/>
          <w:tbl>
            <w:tblPr>
              <w:tblStyle w:val="LightGrid-Accent11"/>
              <w:tblW w:w="0" w:type="auto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20"/>
              <w:gridCol w:w="4067"/>
              <w:gridCol w:w="4067"/>
            </w:tblGrid>
            <w:tr w:rsidR="002B4DE8" w:rsidTr="00213D4E">
              <w:trPr>
                <w:cnfStyle w:val="100000000000"/>
                <w:trHeight w:val="144"/>
                <w:tblHeader/>
              </w:trPr>
              <w:tc>
                <w:tcPr>
                  <w:cnfStyle w:val="001000000000"/>
                  <w:tcW w:w="2620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9651A9" w:rsidP="00C16188">
                  <w:pPr>
                    <w:jc w:val="center"/>
                  </w:pPr>
                  <w:r>
                    <w:t>Контакт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9651A9" w:rsidP="00C16188">
                  <w:pPr>
                    <w:jc w:val="center"/>
                    <w:cnfStyle w:val="100000000000"/>
                  </w:pPr>
                  <w:r>
                    <w:t>Изображение контакта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9651A9" w:rsidP="00C16188">
                  <w:pPr>
                    <w:jc w:val="center"/>
                    <w:cnfStyle w:val="100000000000"/>
                  </w:pPr>
                  <w:r>
                    <w:t>Свойства контакта</w:t>
                  </w:r>
                </w:p>
              </w:tc>
            </w:tr>
            <w:tr w:rsidR="002B4DE8" w:rsidTr="003F2268">
              <w:trPr>
                <w:cnfStyle w:val="000000100000"/>
              </w:trPr>
              <w:tc>
                <w:tcPr>
                  <w:cnfStyle w:val="001000000000"/>
                  <w:tcW w:w="262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2B4DE8" w:rsidRPr="00211C62" w:rsidRDefault="009651A9" w:rsidP="00C16188">
                  <w:pPr>
                    <w:jc w:val="center"/>
                    <w:rPr>
                      <w:rFonts w:asciiTheme="minorHAnsi" w:hAnsiTheme="minorHAnsi"/>
                      <w:b w:val="0"/>
                    </w:rPr>
                  </w:pPr>
                  <w:r>
                    <w:rPr>
                      <w:rFonts w:asciiTheme="minorHAnsi" w:hAnsiTheme="minorHAnsi"/>
                      <w:b w:val="0"/>
                    </w:rPr>
                    <w:t>Глобальный контакт</w:t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  <w:vAlign w:val="center"/>
                </w:tcPr>
                <w:p w:rsidR="002B4DE8" w:rsidRPr="000B04D4" w:rsidRDefault="009651A9" w:rsidP="00C16188">
                  <w:pPr>
                    <w:jc w:val="center"/>
                    <w:cnfStyle w:val="000000100000"/>
                  </w:pPr>
                  <w:r>
                    <w:rPr>
                      <w:noProof/>
                      <w:lang w:val="pt-PT" w:eastAsia="pt-PT"/>
                    </w:rPr>
                    <w:drawing>
                      <wp:inline distT="0" distB="0" distL="0" distR="0">
                        <wp:extent cx="2445385" cy="1378585"/>
                        <wp:effectExtent l="19050" t="0" r="0" b="0"/>
                        <wp:docPr id="16" name="Imagem 1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5385" cy="13785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4F81BD" w:themeColor="accent1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</w:tcPr>
                <w:tbl>
                  <w:tblPr>
                    <w:tblStyle w:val="GrelhaMdia1-Cor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2093"/>
                    <w:gridCol w:w="1758"/>
                  </w:tblGrid>
                  <w:tr w:rsidR="0017091B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17091B" w:rsidRPr="00BE6656" w:rsidRDefault="009651A9" w:rsidP="004F6DE4">
                        <w:pPr>
                          <w:jc w:val="right"/>
                          <w:rPr>
                            <w:rStyle w:val="Forte"/>
                            <w:bCs/>
                          </w:rPr>
                        </w:pPr>
                        <w:r>
                          <w:t>Тип: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17091B" w:rsidRPr="00BE6656" w:rsidRDefault="009651A9" w:rsidP="004F6DE4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Связанные</w:t>
                        </w:r>
                      </w:p>
                    </w:tc>
                  </w:tr>
                  <w:tr w:rsidR="009651A9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4F6DE4">
                        <w:pPr>
                          <w:jc w:val="right"/>
                        </w:pPr>
                        <w:r>
                          <w:t>Компоненты: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4F6DE4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 компоненты</w:t>
                        </w:r>
                      </w:p>
                    </w:tc>
                  </w:tr>
                  <w:tr w:rsidR="009651A9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9651A9" w:rsidRDefault="009651A9" w:rsidP="004F6DE4">
                        <w:pPr>
                          <w:jc w:val="right"/>
                        </w:pPr>
                        <w:r>
                          <w:t>Параметры: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9651A9" w:rsidRDefault="009651A9" w:rsidP="004F6DE4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Совместимая сетка</w:t>
                        </w:r>
                      </w:p>
                    </w:tc>
                  </w:tr>
                </w:tbl>
                <w:p w:rsidR="00213D4E" w:rsidRPr="00211C62" w:rsidRDefault="00213D4E" w:rsidP="0017091B">
                  <w:pPr>
                    <w:jc w:val="center"/>
                    <w:cnfStyle w:val="000000100000"/>
                  </w:pPr>
                </w:p>
              </w:tc>
            </w:tr>
          </w:tbl>
          <w:p w:rsidR="00104BD8" w:rsidRDefault="00104BD8" w:rsidP="000A7C6B">
            <w:pPr>
              <w:rPr>
                <w:rStyle w:val="A3"/>
              </w:rPr>
            </w:pPr>
          </w:p>
          <w:p w:rsidR="00104BD8" w:rsidRDefault="00104BD8" w:rsidP="000A7C6B"/>
        </w:tc>
      </w:tr>
    </w:tbl>
    <w:p w:rsidR="00A61A59" w:rsidRDefault="00A61A59" w:rsidP="006936A0"/>
    <w:tbl>
      <w:tblPr>
        <w:tblStyle w:val="Tabelacomgrelha"/>
        <w:tblW w:w="0" w:type="auto"/>
        <w:tblLayout w:type="fixed"/>
        <w:tblLook w:val="04A0"/>
      </w:tblPr>
      <w:tblGrid>
        <w:gridCol w:w="11016"/>
      </w:tblGrid>
      <w:tr w:rsidR="00A61A59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A61A59" w:rsidRDefault="009651A9" w:rsidP="000A7C6B">
            <w:pPr>
              <w:pStyle w:val="Ttulo1"/>
              <w:outlineLvl w:val="0"/>
            </w:pPr>
            <w:bookmarkStart w:id="15" w:name="_Toc364552578"/>
            <w:r>
              <w:lastRenderedPageBreak/>
              <w:t>Информация о сетке</w:t>
            </w:r>
            <w:bookmarkEnd w:id="15"/>
          </w:p>
          <w:tbl>
            <w:tblPr>
              <w:tblStyle w:val="MediumList1-Accent11"/>
              <w:tblW w:w="0" w:type="auto"/>
              <w:tblLayout w:type="fixed"/>
              <w:tblLook w:val="0480"/>
            </w:tblPr>
            <w:tblGrid>
              <w:gridCol w:w="5392"/>
              <w:gridCol w:w="5393"/>
            </w:tblGrid>
            <w:tr w:rsidR="00A9531D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9651A9" w:rsidP="00C16188">
                  <w:r>
                    <w:t>Тип сетки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9651A9" w:rsidP="00C16188">
                  <w:pPr>
                    <w:cnfStyle w:val="000000100000"/>
                  </w:pPr>
                  <w:r>
                    <w:t>Сетка на твердом теле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 xml:space="preserve">Используемое разбиение: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Стандартная сетка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 xml:space="preserve">Автоматическое уплотнение сетки: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Выкл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 xml:space="preserve">Включить автоциклы сетки: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Выкл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Точки Якобиана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4 Точки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Размер элемента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71.9382 mm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Допуск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1.07907 mm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Качество сетки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Высокая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Pr="009651A9" w:rsidRDefault="009651A9" w:rsidP="00C16188">
                  <w:pPr>
                    <w:rPr>
                      <w:lang w:val="ru-RU"/>
                    </w:rPr>
                  </w:pPr>
                  <w:r w:rsidRPr="009651A9">
                    <w:rPr>
                      <w:lang w:val="ru-RU"/>
                    </w:rPr>
                    <w:t>Заново создать сетку из неудавшихся деталей с несовместимой сеткой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Выкл</w:t>
                  </w:r>
                </w:p>
              </w:tc>
            </w:tr>
          </w:tbl>
          <w:p w:rsidR="00690657" w:rsidRDefault="00690657" w:rsidP="00690657"/>
          <w:p w:rsidR="00A9531D" w:rsidRPr="00690657" w:rsidRDefault="009651A9" w:rsidP="00690657">
            <w:pPr>
              <w:pStyle w:val="Ttulo2"/>
              <w:outlineLvl w:val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сетке - Подробности</w:t>
            </w:r>
          </w:p>
          <w:tbl>
            <w:tblPr>
              <w:tblStyle w:val="MediumList1-Accent11"/>
              <w:tblW w:w="10785" w:type="dxa"/>
              <w:tblLayout w:type="fixed"/>
              <w:tblLook w:val="0480"/>
            </w:tblPr>
            <w:tblGrid>
              <w:gridCol w:w="5392"/>
              <w:gridCol w:w="5393"/>
            </w:tblGrid>
            <w:tr w:rsidR="007107BE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9651A9" w:rsidP="00C16188">
                  <w:r>
                    <w:t>Всего узлов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9651A9" w:rsidP="00C16188">
                  <w:pPr>
                    <w:cnfStyle w:val="000000100000"/>
                  </w:pPr>
                  <w:r>
                    <w:t>1371732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Всего элементов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941336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Максимальное соотношение сторон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18.853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% элементов с соотношением сторон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93.6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% элементов с соотношением сторон &gt;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0.0345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>% искаженных элементов (Якобиан)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0</w:t>
                  </w:r>
                </w:p>
              </w:tc>
            </w:tr>
            <w:tr w:rsidR="009651A9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Pr="009651A9" w:rsidRDefault="009651A9" w:rsidP="00C16188">
                  <w:pPr>
                    <w:rPr>
                      <w:lang w:val="ru-RU"/>
                    </w:rPr>
                  </w:pPr>
                  <w:r w:rsidRPr="009651A9">
                    <w:rPr>
                      <w:lang w:val="ru-RU"/>
                    </w:rPr>
                    <w:t>Время для завершения сетки (</w:t>
                  </w:r>
                  <w:r>
                    <w:t>hh</w:t>
                  </w:r>
                  <w:r w:rsidRPr="009651A9">
                    <w:rPr>
                      <w:lang w:val="ru-RU"/>
                    </w:rPr>
                    <w:t>;</w:t>
                  </w:r>
                  <w:r>
                    <w:t>mm</w:t>
                  </w:r>
                  <w:r w:rsidRPr="009651A9">
                    <w:rPr>
                      <w:lang w:val="ru-RU"/>
                    </w:rPr>
                    <w:t>;</w:t>
                  </w:r>
                  <w:r>
                    <w:t>ss</w:t>
                  </w:r>
                  <w:r w:rsidRPr="009651A9">
                    <w:rPr>
                      <w:lang w:val="ru-RU"/>
                    </w:rPr>
                    <w:t xml:space="preserve">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100000"/>
                  </w:pPr>
                  <w:r>
                    <w:t>00:03:54</w:t>
                  </w:r>
                </w:p>
              </w:tc>
            </w:tr>
            <w:tr w:rsidR="009651A9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r>
                    <w:t xml:space="preserve">Имя компьютера: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9651A9" w:rsidRDefault="009651A9" w:rsidP="00C16188">
                  <w:pPr>
                    <w:cnfStyle w:val="000000000000"/>
                  </w:pPr>
                  <w:r>
                    <w:t>ALEKSALEKSA-ПК</w:t>
                  </w:r>
                </w:p>
              </w:tc>
            </w:tr>
            <w:tr w:rsidR="00D803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10785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:rsidR="00D803B1" w:rsidRDefault="009651A9" w:rsidP="00D803B1">
                  <w:pPr>
                    <w:jc w:val="center"/>
                  </w:pPr>
                  <w:r>
                    <w:rPr>
                      <w:noProof/>
                      <w:lang w:val="pt-PT" w:eastAsia="pt-PT"/>
                    </w:rPr>
                    <w:lastRenderedPageBreak/>
                    <w:drawing>
                      <wp:inline distT="0" distB="0" distL="0" distR="0">
                        <wp:extent cx="6711315" cy="3783965"/>
                        <wp:effectExtent l="19050" t="0" r="0" b="0"/>
                        <wp:docPr id="21" name="Imagem 2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11315" cy="37839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90657" w:rsidRDefault="00690657" w:rsidP="00690657"/>
          <w:p w:rsidR="002F5299" w:rsidRDefault="009651A9" w:rsidP="00690657">
            <w:pPr>
              <w:pStyle w:val="Ttulo2"/>
              <w:outlineLvl w:val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по управлению сеткой:</w:t>
            </w:r>
          </w:p>
          <w:tbl>
            <w:tblPr>
              <w:tblStyle w:val="ListaClara-Cor3"/>
              <w:tblW w:w="0" w:type="auto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2947"/>
              <w:gridCol w:w="3870"/>
              <w:gridCol w:w="3937"/>
            </w:tblGrid>
            <w:tr w:rsidR="00A14EA8" w:rsidTr="00FA5333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2947" w:type="dxa"/>
                  <w:tcBorders>
                    <w:top w:val="single" w:sz="18" w:space="0" w:color="4D7830"/>
                    <w:left w:val="single" w:sz="18" w:space="0" w:color="76923C" w:themeColor="accent3" w:themeShade="BF"/>
                    <w:bottom w:val="single" w:sz="8" w:space="0" w:color="000000" w:themeColor="text1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  <w:hideMark/>
                </w:tcPr>
                <w:p w:rsidR="00A14EA8" w:rsidRDefault="009651A9" w:rsidP="00A14EA8">
                  <w:pPr>
                    <w:jc w:val="center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color w:val="auto"/>
                    </w:rPr>
                    <w:t>Имя управления сеткой</w:t>
                  </w:r>
                </w:p>
              </w:tc>
              <w:tc>
                <w:tcPr>
                  <w:tcW w:w="3870" w:type="dxa"/>
                  <w:tcBorders>
                    <w:top w:val="single" w:sz="18" w:space="0" w:color="4D7830"/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  <w:hideMark/>
                </w:tcPr>
                <w:p w:rsidR="00A14EA8" w:rsidRDefault="009651A9" w:rsidP="00A14EA8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color w:val="auto"/>
                    </w:rPr>
                    <w:t>Изображение управления сеткой</w:t>
                  </w:r>
                </w:p>
              </w:tc>
              <w:tc>
                <w:tcPr>
                  <w:tcW w:w="3937" w:type="dxa"/>
                  <w:tcBorders>
                    <w:top w:val="single" w:sz="18" w:space="0" w:color="4D7830"/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  <w:hideMark/>
                </w:tcPr>
                <w:p w:rsidR="00A14EA8" w:rsidRDefault="009651A9" w:rsidP="00A14EA8">
                  <w:pPr>
                    <w:jc w:val="center"/>
                    <w:cnfStyle w:val="100000000000"/>
                    <w:rPr>
                      <w:rStyle w:val="Forte"/>
                      <w:b/>
                      <w:color w:val="auto"/>
                    </w:rPr>
                  </w:pPr>
                  <w:r>
                    <w:rPr>
                      <w:rStyle w:val="Forte"/>
                      <w:color w:val="auto"/>
                    </w:rPr>
                    <w:t>Сведения об управлении сеткой</w:t>
                  </w:r>
                </w:p>
              </w:tc>
            </w:tr>
            <w:tr w:rsidR="00A14EA8" w:rsidTr="009651A9">
              <w:trPr>
                <w:cnfStyle w:val="000000100000"/>
              </w:trPr>
              <w:tc>
                <w:tcPr>
                  <w:cnfStyle w:val="001000000000"/>
                  <w:tcW w:w="294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8" w:space="0" w:color="000000" w:themeColor="text1"/>
                  </w:tcBorders>
                  <w:vAlign w:val="center"/>
                  <w:hideMark/>
                </w:tcPr>
                <w:p w:rsidR="00A14EA8" w:rsidRDefault="009651A9" w:rsidP="00A14EA8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Управление-1</w:t>
                  </w:r>
                </w:p>
              </w:tc>
              <w:tc>
                <w:tcPr>
                  <w:tcW w:w="3870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18" w:space="0" w:color="76923C" w:themeColor="accent3" w:themeShade="BF"/>
                    <w:right w:val="single" w:sz="8" w:space="0" w:color="000000" w:themeColor="text1"/>
                  </w:tcBorders>
                  <w:vAlign w:val="center"/>
                  <w:hideMark/>
                </w:tcPr>
                <w:p w:rsidR="00A14EA8" w:rsidRDefault="009651A9" w:rsidP="00A14EA8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2311400" cy="1303020"/>
                        <wp:effectExtent l="19050" t="0" r="0" b="0"/>
                        <wp:docPr id="17" name="Imagem 1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1400" cy="1303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37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18" w:space="0" w:color="76923C" w:themeColor="accent3" w:themeShade="BF"/>
                    <w:right w:val="single" w:sz="8" w:space="0" w:color="000000" w:themeColor="text1"/>
                  </w:tcBorders>
                  <w:hideMark/>
                </w:tcPr>
                <w:tbl>
                  <w:tblPr>
                    <w:tblStyle w:val="GrelhaMdia1-Cor6"/>
                    <w:tblW w:w="375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1764"/>
                    <w:gridCol w:w="1992"/>
                  </w:tblGrid>
                  <w:tr w:rsidR="00FA5333" w:rsidTr="00485382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FA5333" w:rsidRPr="00BE6656" w:rsidRDefault="009651A9" w:rsidP="00485382">
                        <w:pPr>
                          <w:jc w:val="right"/>
                          <w:rPr>
                            <w:rStyle w:val="Forte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FA5333" w:rsidRDefault="009651A9" w:rsidP="00485382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12 компоненты</w:t>
                        </w:r>
                      </w:p>
                    </w:tc>
                  </w:tr>
                  <w:tr w:rsidR="009651A9" w:rsidTr="00485382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Единицы измерения: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mm</w:t>
                        </w:r>
                      </w:p>
                    </w:tc>
                  </w:tr>
                  <w:tr w:rsidR="009651A9" w:rsidTr="00485382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Размер: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3.59691</w:t>
                        </w:r>
                      </w:p>
                    </w:tc>
                  </w:tr>
                  <w:tr w:rsidR="009651A9" w:rsidTr="00485382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Пропорция: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485382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1.5</w:t>
                        </w:r>
                      </w:p>
                    </w:tc>
                  </w:tr>
                </w:tbl>
                <w:p w:rsidR="00FA5333" w:rsidRDefault="00FA5333" w:rsidP="00A14EA8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</w:p>
              </w:tc>
            </w:tr>
            <w:tr w:rsidR="009651A9" w:rsidTr="00A5318B">
              <w:tc>
                <w:tcPr>
                  <w:cnfStyle w:val="001000000000"/>
                  <w:tcW w:w="294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Управление-2</w:t>
                  </w:r>
                </w:p>
              </w:tc>
              <w:tc>
                <w:tcPr>
                  <w:tcW w:w="3870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cnfStyle w:val="0000000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2311400" cy="1303020"/>
                        <wp:effectExtent l="19050" t="0" r="0" b="0"/>
                        <wp:docPr id="18" name="Imagem 1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1400" cy="1303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37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hideMark/>
                </w:tcPr>
                <w:tbl>
                  <w:tblPr>
                    <w:tblStyle w:val="GrelhaMdia1-Cor6"/>
                    <w:tblW w:w="375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1764"/>
                    <w:gridCol w:w="1992"/>
                  </w:tblGrid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4 компоненты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Единицы измерения: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mm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Размер: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22.0311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Пропорция: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1.5</w:t>
                        </w:r>
                      </w:p>
                    </w:tc>
                  </w:tr>
                </w:tbl>
                <w:p w:rsidR="009651A9" w:rsidRDefault="009651A9" w:rsidP="00A5318B">
                  <w:pPr>
                    <w:jc w:val="center"/>
                    <w:cnfStyle w:val="000000000000"/>
                    <w:rPr>
                      <w:sz w:val="20"/>
                      <w:szCs w:val="20"/>
                    </w:rPr>
                  </w:pPr>
                </w:p>
              </w:tc>
            </w:tr>
            <w:tr w:rsidR="009651A9" w:rsidTr="00A5318B">
              <w:trPr>
                <w:cnfStyle w:val="000000100000"/>
              </w:trPr>
              <w:tc>
                <w:tcPr>
                  <w:cnfStyle w:val="001000000000"/>
                  <w:tcW w:w="294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lastRenderedPageBreak/>
                    <w:t>Управление-3</w:t>
                  </w:r>
                </w:p>
              </w:tc>
              <w:tc>
                <w:tcPr>
                  <w:tcW w:w="3870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2311400" cy="1303020"/>
                        <wp:effectExtent l="19050" t="0" r="0" b="0"/>
                        <wp:docPr id="19" name="Imagem 1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1400" cy="1303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37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hideMark/>
                </w:tcPr>
                <w:tbl>
                  <w:tblPr>
                    <w:tblStyle w:val="GrelhaMdia1-Cor6"/>
                    <w:tblW w:w="375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1764"/>
                    <w:gridCol w:w="1992"/>
                  </w:tblGrid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2 компоненты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Единицы измерения: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mm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Размер: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40.3299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Пропорция: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1.5</w:t>
                        </w:r>
                      </w:p>
                    </w:tc>
                  </w:tr>
                </w:tbl>
                <w:p w:rsidR="009651A9" w:rsidRDefault="009651A9" w:rsidP="00A5318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</w:p>
              </w:tc>
            </w:tr>
            <w:tr w:rsidR="009651A9" w:rsidTr="00A5318B">
              <w:tc>
                <w:tcPr>
                  <w:cnfStyle w:val="001000000000"/>
                  <w:tcW w:w="294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</w:rPr>
                  </w:pPr>
                  <w:r>
                    <w:rPr>
                      <w:rStyle w:val="Forte"/>
                    </w:rPr>
                    <w:t>Управление-4</w:t>
                  </w:r>
                </w:p>
              </w:tc>
              <w:tc>
                <w:tcPr>
                  <w:tcW w:w="3870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vAlign w:val="center"/>
                  <w:hideMark/>
                </w:tcPr>
                <w:p w:rsidR="009651A9" w:rsidRDefault="009651A9" w:rsidP="00A5318B">
                  <w:pPr>
                    <w:jc w:val="center"/>
                    <w:cnfStyle w:val="0000000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pt-PT" w:eastAsia="pt-PT"/>
                    </w:rPr>
                    <w:drawing>
                      <wp:inline distT="0" distB="0" distL="0" distR="0">
                        <wp:extent cx="2311400" cy="1303020"/>
                        <wp:effectExtent l="19050" t="0" r="0" b="0"/>
                        <wp:docPr id="20" name="Imagem 2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1400" cy="1303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37" w:type="dxa"/>
                  <w:tcBorders>
                    <w:top w:val="single" w:sz="18" w:space="0" w:color="76923C" w:themeColor="accent3" w:themeShade="BF"/>
                    <w:left w:val="single" w:sz="8" w:space="0" w:color="000000" w:themeColor="text1"/>
                    <w:bottom w:val="single" w:sz="8" w:space="0" w:color="000000" w:themeColor="text1"/>
                    <w:right w:val="single" w:sz="8" w:space="0" w:color="000000" w:themeColor="text1"/>
                  </w:tcBorders>
                  <w:hideMark/>
                </w:tcPr>
                <w:tbl>
                  <w:tblPr>
                    <w:tblStyle w:val="GrelhaMdia1-Cor6"/>
                    <w:tblW w:w="375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1764"/>
                    <w:gridCol w:w="1992"/>
                  </w:tblGrid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Pr="00BE6656" w:rsidRDefault="009651A9" w:rsidP="00A5318B">
                        <w:pPr>
                          <w:jc w:val="right"/>
                          <w:rPr>
                            <w:rStyle w:val="Forte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Объекты: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 компоненты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Единицы измерения: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mm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Размер: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25.2826</w:t>
                        </w:r>
                      </w:p>
                    </w:tc>
                  </w:tr>
                  <w:tr w:rsidR="009651A9" w:rsidTr="00A5318B">
                    <w:trPr>
                      <w:trHeight w:val="104"/>
                    </w:trPr>
                    <w:tc>
                      <w:tcPr>
                        <w:cnfStyle w:val="001000000000"/>
                        <w:tcW w:w="1764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Пропорция:</w:t>
                        </w:r>
                      </w:p>
                    </w:tc>
                    <w:tc>
                      <w:tcPr>
                        <w:tcW w:w="1992" w:type="dxa"/>
                        <w:shd w:val="clear" w:color="auto" w:fill="auto"/>
                        <w:hideMark/>
                      </w:tcPr>
                      <w:p w:rsidR="009651A9" w:rsidRDefault="009651A9" w:rsidP="00A5318B">
                        <w:pPr>
                          <w:cnfStyle w:val="000000000000"/>
                          <w:rPr>
                            <w:rStyle w:val="Forte"/>
                            <w:b w:val="0"/>
                            <w:bCs w:val="0"/>
                          </w:rPr>
                        </w:pPr>
                        <w:r>
                          <w:rPr>
                            <w:rStyle w:val="Forte"/>
                            <w:b w:val="0"/>
                            <w:bCs w:val="0"/>
                          </w:rPr>
                          <w:t>1.5</w:t>
                        </w:r>
                      </w:p>
                    </w:tc>
                  </w:tr>
                </w:tbl>
                <w:p w:rsidR="009651A9" w:rsidRDefault="009651A9" w:rsidP="00A5318B">
                  <w:pPr>
                    <w:jc w:val="center"/>
                    <w:cnfStyle w:val="000000000000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A61A59" w:rsidRPr="00F077CB" w:rsidRDefault="00A61A59" w:rsidP="000A7C6B"/>
        </w:tc>
      </w:tr>
    </w:tbl>
    <w:p w:rsidR="002C53F9" w:rsidRDefault="002C53F9" w:rsidP="006936A0"/>
    <w:tbl>
      <w:tblPr>
        <w:tblStyle w:val="Tabelacomgrelha"/>
        <w:tblW w:w="0" w:type="auto"/>
        <w:tblLayout w:type="fixed"/>
        <w:tblLook w:val="04A0"/>
      </w:tblPr>
      <w:tblGrid>
        <w:gridCol w:w="11016"/>
      </w:tblGrid>
      <w:tr w:rsidR="002C53F9" w:rsidTr="00D60DF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2C53F9" w:rsidRDefault="009651A9" w:rsidP="000A7C6B">
            <w:pPr>
              <w:pStyle w:val="Ttulo1"/>
              <w:outlineLvl w:val="0"/>
            </w:pPr>
            <w:bookmarkStart w:id="16" w:name="_Toc364552579"/>
            <w:r>
              <w:t>Данные датчиков</w:t>
            </w:r>
            <w:bookmarkEnd w:id="16"/>
          </w:p>
          <w:p w:rsidR="002C53F9" w:rsidRPr="00F077CB" w:rsidRDefault="009651A9" w:rsidP="000A7C6B">
            <w:r>
              <w:t>Данные отсутствуют</w:t>
            </w:r>
          </w:p>
        </w:tc>
      </w:tr>
    </w:tbl>
    <w:p w:rsidR="005F5B79" w:rsidRDefault="005F5B79" w:rsidP="00F12133"/>
    <w:tbl>
      <w:tblPr>
        <w:tblStyle w:val="Tabelacomgrelha"/>
        <w:tblW w:w="11304" w:type="dxa"/>
        <w:tblLook w:val="04A0"/>
      </w:tblPr>
      <w:tblGrid>
        <w:gridCol w:w="11304"/>
      </w:tblGrid>
      <w:tr w:rsidR="005F5B79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9651A9" w:rsidP="000A7C6B">
            <w:pPr>
              <w:pStyle w:val="Ttulo1"/>
              <w:outlineLvl w:val="0"/>
            </w:pPr>
            <w:bookmarkStart w:id="17" w:name="_Toc364552580"/>
            <w:r>
              <w:t>Результирующие силы</w:t>
            </w:r>
            <w:bookmarkEnd w:id="17"/>
          </w:p>
          <w:p w:rsidR="005F5B79" w:rsidRPr="000B04D4" w:rsidRDefault="009651A9" w:rsidP="000A7C6B">
            <w:pPr>
              <w:pStyle w:val="Ttulo2"/>
              <w:outlineLvl w:val="1"/>
            </w:pPr>
            <w:r>
              <w:t>Силы реакции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r>
                    <w:t>Выбранный набор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pPr>
                    <w:cnfStyle w:val="100000000000"/>
                  </w:pPr>
                  <w:r>
                    <w:t>Единицы измерения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Результирующая</w:t>
                  </w:r>
                </w:p>
              </w:tc>
            </w:tr>
            <w:tr w:rsidR="005F5B79" w:rsidTr="0012453F">
              <w:trPr>
                <w:cnfStyle w:val="000000100000"/>
                <w:trHeight w:val="40"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всей модели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6526.89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980.453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0.187894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6600.12</w:t>
                  </w:r>
                </w:p>
              </w:tc>
            </w:tr>
          </w:tbl>
          <w:p w:rsidR="005F5B79" w:rsidRPr="000B04D4" w:rsidRDefault="009651A9" w:rsidP="000A7C6B">
            <w:pPr>
              <w:pStyle w:val="Ttulo2"/>
              <w:outlineLvl w:val="1"/>
            </w:pPr>
            <w:r>
              <w:t>Моменты реакции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r>
                    <w:t>Выбранный набор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pPr>
                    <w:cnfStyle w:val="100000000000"/>
                  </w:pPr>
                  <w:r>
                    <w:t>Единицы измерения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Сумма по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9651A9" w:rsidP="000A7C6B">
                  <w:pPr>
                    <w:cnfStyle w:val="100000000000"/>
                  </w:pPr>
                  <w:r>
                    <w:t>Результирующая</w:t>
                  </w:r>
                </w:p>
              </w:tc>
            </w:tr>
            <w:tr w:rsidR="005F5B79" w:rsidTr="0012453F">
              <w:trPr>
                <w:cnfStyle w:val="000000100000"/>
                <w:trHeight w:val="37"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всей модели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N·m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9651A9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:rsidR="005F5B79" w:rsidRDefault="005F5B79" w:rsidP="000A7C6B"/>
        </w:tc>
      </w:tr>
      <w:tr w:rsidR="005F5B79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5F5B79" w:rsidP="000A7C6B">
            <w:bookmarkStart w:id="18" w:name="_Toc243733151"/>
            <w:bookmarkStart w:id="19" w:name="_Toc245020119"/>
            <w:bookmarkStart w:id="20" w:name="_Toc245020151"/>
          </w:p>
        </w:tc>
      </w:tr>
      <w:bookmarkEnd w:id="18"/>
      <w:bookmarkEnd w:id="19"/>
      <w:bookmarkEnd w:id="20"/>
    </w:tbl>
    <w:p w:rsidR="00EC2432" w:rsidRDefault="00EC2432" w:rsidP="00EC2432"/>
    <w:tbl>
      <w:tblPr>
        <w:tblStyle w:val="Tabelacomgrelha"/>
        <w:tblW w:w="0" w:type="auto"/>
        <w:tblLook w:val="04A0"/>
      </w:tblPr>
      <w:tblGrid>
        <w:gridCol w:w="11016"/>
      </w:tblGrid>
      <w:tr w:rsidR="00EC2432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50542D" w:rsidRPr="009651A9" w:rsidRDefault="009651A9" w:rsidP="009651A9">
            <w:pPr>
              <w:pStyle w:val="Ttulo1"/>
            </w:pPr>
            <w:bookmarkStart w:id="21" w:name="_Toc364552581"/>
            <w:r>
              <w:t>Балки</w:t>
            </w:r>
            <w:bookmarkEnd w:id="21"/>
          </w:p>
          <w:p w:rsidR="00EC2432" w:rsidRDefault="009651A9" w:rsidP="000A7C6B">
            <w:r>
              <w:rPr>
                <w:sz w:val="24"/>
                <w:szCs w:val="24"/>
              </w:rPr>
              <w:t>Данные отсутствуют</w:t>
            </w:r>
          </w:p>
        </w:tc>
      </w:tr>
    </w:tbl>
    <w:p w:rsidR="00EC2432" w:rsidRDefault="00EC2432" w:rsidP="00940093"/>
    <w:tbl>
      <w:tblPr>
        <w:tblStyle w:val="Tabelacomgrelha"/>
        <w:tblW w:w="0" w:type="auto"/>
        <w:tblLook w:val="04A0"/>
      </w:tblPr>
      <w:tblGrid>
        <w:gridCol w:w="11016"/>
      </w:tblGrid>
      <w:tr w:rsidR="00EC2432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EC2432" w:rsidRDefault="009651A9" w:rsidP="000A7C6B">
            <w:pPr>
              <w:pStyle w:val="Ttulo1"/>
              <w:outlineLvl w:val="0"/>
            </w:pPr>
            <w:bookmarkStart w:id="22" w:name="_Toc243733152"/>
            <w:bookmarkStart w:id="23" w:name="_Toc245020120"/>
            <w:bookmarkStart w:id="24" w:name="_Toc245020152"/>
            <w:bookmarkStart w:id="25" w:name="_Toc364552582"/>
            <w:r>
              <w:lastRenderedPageBreak/>
              <w:t>Результаты исследования</w:t>
            </w:r>
            <w:bookmarkEnd w:id="25"/>
          </w:p>
          <w:p w:rsidR="009651A9" w:rsidRDefault="009651A9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747"/>
              <w:gridCol w:w="3301"/>
              <w:gridCol w:w="2161"/>
              <w:gridCol w:w="2545"/>
            </w:tblGrid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r>
                    <w:t>Имя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Тип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Мин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9651A9" w:rsidRDefault="009651A9" w:rsidP="00A5318B">
                  <w:pPr>
                    <w:cnfStyle w:val="100000000000"/>
                  </w:pPr>
                  <w:r>
                    <w:t>Макс</w:t>
                  </w:r>
                </w:p>
              </w:tc>
            </w:tr>
            <w:tr w:rsidR="009651A9" w:rsidTr="00A5318B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Напряжение1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VON: Напряжение Von Mises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N/m^2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Узел: 745705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1.31795e+007 N/m^2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Узел: 276690</w:t>
                  </w:r>
                </w:p>
              </w:tc>
            </w:tr>
            <w:tr w:rsidR="009651A9" w:rsidTr="00A5318B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pt-PT" w:eastAsia="pt-PT"/>
                    </w:rPr>
                    <w:drawing>
                      <wp:inline distT="0" distB="0" distL="0" distR="0">
                        <wp:extent cx="6858000" cy="3866515"/>
                        <wp:effectExtent l="19050" t="0" r="0" b="0"/>
                        <wp:docPr id="22" name="Imagem 2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8665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651A9" w:rsidRPr="004D2956" w:rsidRDefault="009651A9" w:rsidP="00A5318B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Сборка1-Исследование 2-Напряжение-Напряжение1</w:t>
                  </w:r>
                </w:p>
              </w:tc>
            </w:tr>
          </w:tbl>
          <w:p w:rsidR="009651A9" w:rsidRDefault="009651A9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849"/>
              <w:gridCol w:w="3574"/>
              <w:gridCol w:w="2073"/>
              <w:gridCol w:w="2258"/>
            </w:tblGrid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r>
                    <w:t>Имя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Тип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Мин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9651A9" w:rsidRDefault="009651A9" w:rsidP="00A5318B">
                  <w:pPr>
                    <w:cnfStyle w:val="100000000000"/>
                  </w:pPr>
                  <w:r>
                    <w:t>Макс</w:t>
                  </w:r>
                </w:p>
              </w:tc>
            </w:tr>
            <w:tr w:rsidR="009651A9" w:rsidTr="00A5318B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Перемещение1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Результирующее перемещение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mm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Узел: 374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0.031599 mm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Узел: 1070963</w:t>
                  </w:r>
                </w:p>
              </w:tc>
            </w:tr>
            <w:tr w:rsidR="009651A9" w:rsidTr="00A5318B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pt-PT" w:eastAsia="pt-PT"/>
                    </w:rPr>
                    <w:lastRenderedPageBreak/>
                    <w:drawing>
                      <wp:inline distT="0" distB="0" distL="0" distR="0">
                        <wp:extent cx="6858000" cy="3866515"/>
                        <wp:effectExtent l="19050" t="0" r="0" b="0"/>
                        <wp:docPr id="23" name="Imagem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8665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651A9" w:rsidRPr="004D2956" w:rsidRDefault="009651A9" w:rsidP="00A5318B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Сборка1-Исследование 2-Перемещение-Перемещение1</w:t>
                  </w:r>
                </w:p>
              </w:tc>
            </w:tr>
          </w:tbl>
          <w:p w:rsidR="009651A9" w:rsidRDefault="009651A9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746"/>
              <w:gridCol w:w="3425"/>
              <w:gridCol w:w="2294"/>
              <w:gridCol w:w="2289"/>
            </w:tblGrid>
            <w:tr w:rsidR="009651A9" w:rsidTr="00A5318B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r>
                    <w:t>Имя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Тип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9651A9" w:rsidRDefault="009651A9" w:rsidP="00A5318B">
                  <w:pPr>
                    <w:cnfStyle w:val="100000000000"/>
                  </w:pPr>
                  <w:r>
                    <w:t>Мин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9651A9" w:rsidRDefault="009651A9" w:rsidP="00A5318B">
                  <w:pPr>
                    <w:cnfStyle w:val="100000000000"/>
                  </w:pPr>
                  <w:r>
                    <w:t>Макс</w:t>
                  </w:r>
                </w:p>
              </w:tc>
            </w:tr>
            <w:tr w:rsidR="009651A9" w:rsidTr="00A5318B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Деформация1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Эквивалентная деформация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1.366e-010 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Элемент: 516966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9651A9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3.55515e-005 </w:t>
                  </w:r>
                </w:p>
                <w:p w:rsidR="009651A9" w:rsidRPr="004D2956" w:rsidRDefault="009651A9" w:rsidP="00A5318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Элемент: 106450</w:t>
                  </w:r>
                </w:p>
              </w:tc>
            </w:tr>
            <w:tr w:rsidR="009651A9" w:rsidTr="00A5318B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9651A9" w:rsidRDefault="009651A9" w:rsidP="00A5318B">
                  <w:pPr>
                    <w:jc w:val="center"/>
                    <w:rPr>
                      <w:rStyle w:val="Forte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pt-PT" w:eastAsia="pt-PT"/>
                    </w:rPr>
                    <w:lastRenderedPageBreak/>
                    <w:drawing>
                      <wp:inline distT="0" distB="0" distL="0" distR="0">
                        <wp:extent cx="6858000" cy="3866515"/>
                        <wp:effectExtent l="19050" t="0" r="0" b="0"/>
                        <wp:docPr id="24" name="Imagem 2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8665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651A9" w:rsidRPr="004D2956" w:rsidRDefault="009651A9" w:rsidP="00A5318B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Forte"/>
                      <w:noProof/>
                      <w:sz w:val="20"/>
                      <w:szCs w:val="20"/>
                    </w:rPr>
                    <w:t>Сборка1-Исследование 2-Деформация-Деформация1</w:t>
                  </w:r>
                </w:p>
              </w:tc>
            </w:tr>
          </w:tbl>
          <w:p w:rsidR="00EC2432" w:rsidRPr="000B04D4" w:rsidRDefault="00EC2432" w:rsidP="000A7C6B"/>
          <w:bookmarkEnd w:id="22"/>
          <w:bookmarkEnd w:id="23"/>
          <w:bookmarkEnd w:id="24"/>
          <w:p w:rsidR="00EC2432" w:rsidRDefault="00EC2432" w:rsidP="000A7C6B"/>
        </w:tc>
      </w:tr>
    </w:tbl>
    <w:p w:rsidR="000B1701" w:rsidRDefault="000B1701" w:rsidP="000B1701"/>
    <w:tbl>
      <w:tblPr>
        <w:tblStyle w:val="Tabelacomgrelha"/>
        <w:tblW w:w="0" w:type="auto"/>
        <w:tblLook w:val="04A0"/>
      </w:tblPr>
      <w:tblGrid>
        <w:gridCol w:w="11016"/>
      </w:tblGrid>
      <w:tr w:rsidR="000B1701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0B1701" w:rsidRDefault="009651A9" w:rsidP="009651A9">
            <w:pPr>
              <w:pStyle w:val="Ttulo1"/>
            </w:pPr>
            <w:bookmarkStart w:id="26" w:name="_Toc364552583"/>
            <w:r>
              <w:t>Вывод</w:t>
            </w:r>
            <w:bookmarkEnd w:id="26"/>
          </w:p>
        </w:tc>
      </w:tr>
    </w:tbl>
    <w:p w:rsidR="00AC3438" w:rsidRPr="00AC3438" w:rsidRDefault="00AC3438" w:rsidP="00FE0924"/>
    <w:sectPr w:rsidR="00AC3438" w:rsidRPr="00AC3438" w:rsidSect="00F25CD7">
      <w:footerReference w:type="default" r:id="rId27"/>
      <w:footerReference w:type="first" r:id="rId28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51A9" w:rsidRDefault="009651A9" w:rsidP="00F25CD7">
      <w:pPr>
        <w:spacing w:after="0" w:line="240" w:lineRule="auto"/>
      </w:pPr>
      <w:r>
        <w:separator/>
      </w:r>
    </w:p>
  </w:endnote>
  <w:endnote w:type="continuationSeparator" w:id="1">
    <w:p w:rsidR="009651A9" w:rsidRDefault="009651A9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comgrelha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1911"/>
      <w:gridCol w:w="3968"/>
      <w:gridCol w:w="4580"/>
      <w:gridCol w:w="557"/>
    </w:tblGrid>
    <w:tr w:rsidR="00DC4D2F" w:rsidTr="003E1AE9">
      <w:tc>
        <w:tcPr>
          <w:tcW w:w="867" w:type="pct"/>
        </w:tcPr>
        <w:p w:rsidR="00DC4D2F" w:rsidRDefault="00DC4D2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pt-PT" w:eastAsia="pt-PT"/>
            </w:rPr>
            <w:drawing>
              <wp:inline distT="0" distB="0" distL="0" distR="0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:rsidR="00DC4D2F" w:rsidRPr="009651A9" w:rsidRDefault="009651A9" w:rsidP="00E217C8">
          <w:pPr>
            <w:rPr>
              <w:rFonts w:asciiTheme="majorHAnsi" w:hAnsiTheme="majorHAnsi"/>
              <w:lang w:val="ru-RU"/>
            </w:rPr>
          </w:pPr>
          <w:r w:rsidRPr="009651A9">
            <w:rPr>
              <w:rFonts w:asciiTheme="majorHAnsi" w:hAnsiTheme="majorHAnsi"/>
              <w:color w:val="808080" w:themeColor="background1" w:themeShade="80"/>
              <w:sz w:val="18"/>
              <w:szCs w:val="18"/>
              <w:lang w:val="ru-RU"/>
            </w:rPr>
            <w:t xml:space="preserve">Проанализирована с помощью </w:t>
          </w: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SolidWorks</w:t>
          </w:r>
          <w:r w:rsidRPr="009651A9">
            <w:rPr>
              <w:rFonts w:asciiTheme="majorHAnsi" w:hAnsiTheme="majorHAnsi"/>
              <w:color w:val="808080" w:themeColor="background1" w:themeShade="80"/>
              <w:sz w:val="18"/>
              <w:szCs w:val="18"/>
              <w:lang w:val="ru-RU"/>
            </w:rPr>
            <w:t xml:space="preserve"> </w:t>
          </w: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</w:t>
          </w:r>
        </w:p>
      </w:tc>
      <w:tc>
        <w:tcPr>
          <w:tcW w:w="2079" w:type="pct"/>
          <w:vAlign w:val="bottom"/>
        </w:tcPr>
        <w:p w:rsidR="00DC4D2F" w:rsidRDefault="00DC4D2F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&lt;Label_Simulationof/&gt;&lt;Model_Name/&gt;</w:t>
          </w:r>
        </w:p>
      </w:tc>
      <w:tc>
        <w:tcPr>
          <w:tcW w:w="0" w:type="auto"/>
          <w:vAlign w:val="bottom"/>
        </w:tcPr>
        <w:p w:rsidR="00DC4D2F" w:rsidRDefault="00941158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9651A9">
            <w:rPr>
              <w:noProof/>
            </w:rPr>
            <w:t>16</w:t>
          </w:r>
          <w:r>
            <w:rPr>
              <w:noProof/>
            </w:rPr>
            <w:fldChar w:fldCharType="end"/>
          </w:r>
        </w:p>
      </w:tc>
    </w:tr>
  </w:tbl>
  <w:p w:rsidR="00DC4D2F" w:rsidRPr="00BF0BC4" w:rsidRDefault="00DC4D2F" w:rsidP="00BF0BC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comgrelha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908"/>
      <w:gridCol w:w="3960"/>
      <w:gridCol w:w="4770"/>
      <w:gridCol w:w="360"/>
    </w:tblGrid>
    <w:tr w:rsidR="00DC4D2F" w:rsidTr="00BF0BC4">
      <w:tc>
        <w:tcPr>
          <w:tcW w:w="1908" w:type="dxa"/>
        </w:tcPr>
        <w:p w:rsidR="00DC4D2F" w:rsidRDefault="00DC4D2F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pt-PT" w:eastAsia="pt-PT"/>
            </w:rPr>
            <w:drawing>
              <wp:inline distT="0" distB="0" distL="0" distR="0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:rsidR="00DC4D2F" w:rsidRPr="009651A9" w:rsidRDefault="009651A9" w:rsidP="00BF0BC4">
          <w:pPr>
            <w:rPr>
              <w:rFonts w:asciiTheme="majorHAnsi" w:hAnsiTheme="majorHAnsi"/>
              <w:lang w:val="ru-RU"/>
            </w:rPr>
          </w:pPr>
          <w:r w:rsidRPr="009651A9">
            <w:rPr>
              <w:rFonts w:asciiTheme="majorHAnsi" w:hAnsiTheme="majorHAnsi"/>
              <w:color w:val="808080" w:themeColor="background1" w:themeShade="80"/>
              <w:sz w:val="18"/>
              <w:szCs w:val="18"/>
              <w:lang w:val="ru-RU"/>
            </w:rPr>
            <w:t xml:space="preserve">Проанализирована с помощью </w:t>
          </w: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SolidWorks</w:t>
          </w:r>
          <w:r w:rsidRPr="009651A9">
            <w:rPr>
              <w:rFonts w:asciiTheme="majorHAnsi" w:hAnsiTheme="majorHAnsi"/>
              <w:color w:val="808080" w:themeColor="background1" w:themeShade="80"/>
              <w:sz w:val="18"/>
              <w:szCs w:val="18"/>
              <w:lang w:val="ru-RU"/>
            </w:rPr>
            <w:t xml:space="preserve"> </w:t>
          </w: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</w:t>
          </w:r>
          <w:r w:rsidR="00DC4D2F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:rsidR="00DC4D2F" w:rsidRDefault="00DC4D2F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&lt;Label_Simulationof/&gt;&lt;Model_Name/&gt;</w:t>
          </w:r>
        </w:p>
      </w:tc>
      <w:tc>
        <w:tcPr>
          <w:tcW w:w="360" w:type="dxa"/>
          <w:vAlign w:val="bottom"/>
        </w:tcPr>
        <w:p w:rsidR="00DC4D2F" w:rsidRDefault="00941158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9651A9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DC4D2F" w:rsidRPr="00F25CD7" w:rsidRDefault="00DC4D2F" w:rsidP="00BF0BC4">
    <w:pPr>
      <w:rPr>
        <w:rFonts w:asciiTheme="majorHAnsi" w:hAnsiTheme="majorHAns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51A9" w:rsidRDefault="009651A9" w:rsidP="00F25CD7">
      <w:pPr>
        <w:spacing w:after="0" w:line="240" w:lineRule="auto"/>
      </w:pPr>
      <w:r>
        <w:separator/>
      </w:r>
    </w:p>
  </w:footnote>
  <w:footnote w:type="continuationSeparator" w:id="1">
    <w:p w:rsidR="009651A9" w:rsidRDefault="009651A9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3DDE"/>
    <w:rsid w:val="003C7A68"/>
    <w:rsid w:val="003D1F2A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1158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51A9"/>
    <w:rsid w:val="009672C3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7CB3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1158"/>
  </w:style>
  <w:style w:type="paragraph" w:styleId="Ttulo1">
    <w:name w:val="heading 1"/>
    <w:basedOn w:val="Normal"/>
    <w:next w:val="Normal"/>
    <w:link w:val="Ttulo1Carcte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cte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cter">
    <w:name w:val="Título 1 Carácter"/>
    <w:basedOn w:val="Tipodeletrapredefinidodopargrafo"/>
    <w:link w:val="Ttulo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cter">
    <w:name w:val="Título 2 Carácter"/>
    <w:basedOn w:val="Tipodeletrapredefinidodopargrafo"/>
    <w:link w:val="Ttulo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dice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ndice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ndice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Forte">
    <w:name w:val="Strong"/>
    <w:basedOn w:val="Tipodeletrapredefinidodopargrafo"/>
    <w:uiPriority w:val="22"/>
    <w:qFormat/>
    <w:rsid w:val="00BB5A1B"/>
    <w:rPr>
      <w:b/>
      <w:bCs/>
    </w:rPr>
  </w:style>
  <w:style w:type="paragraph" w:styleId="SemEspaamento">
    <w:name w:val="No Spacing"/>
    <w:uiPriority w:val="1"/>
    <w:qFormat/>
    <w:rsid w:val="00BB5A1B"/>
    <w:pPr>
      <w:spacing w:after="0" w:line="240" w:lineRule="auto"/>
    </w:pPr>
  </w:style>
  <w:style w:type="paragraph" w:styleId="Ttulodondice">
    <w:name w:val="TOC Heading"/>
    <w:basedOn w:val="Ttulo1"/>
    <w:next w:val="Normal"/>
    <w:uiPriority w:val="39"/>
    <w:unhideWhenUsed/>
    <w:qFormat/>
    <w:rsid w:val="00BB5A1B"/>
    <w:pPr>
      <w:outlineLvl w:val="9"/>
    </w:pPr>
  </w:style>
  <w:style w:type="paragraph" w:styleId="Cabealho">
    <w:name w:val="header"/>
    <w:basedOn w:val="Normal"/>
    <w:link w:val="CabealhoCarcte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F25CD7"/>
  </w:style>
  <w:style w:type="paragraph" w:styleId="Rodap">
    <w:name w:val="footer"/>
    <w:basedOn w:val="Normal"/>
    <w:link w:val="RodapCarcte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F25CD7"/>
  </w:style>
  <w:style w:type="table" w:styleId="Tabelacomgrelha">
    <w:name w:val="Table Grid"/>
    <w:basedOn w:val="Tabelanormal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elanormal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Cor3">
    <w:name w:val="Light List Accent 3"/>
    <w:basedOn w:val="Tabela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Cor2">
    <w:name w:val="Light List Accent 2"/>
    <w:basedOn w:val="Tabela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iperligao">
    <w:name w:val="Hyperlink"/>
    <w:basedOn w:val="Tipodeletrapredefinidodopargrafo"/>
    <w:uiPriority w:val="99"/>
    <w:unhideWhenUsed/>
    <w:rsid w:val="00F801E6"/>
    <w:rPr>
      <w:color w:val="0000FF" w:themeColor="hyperlink"/>
      <w:u w:val="single"/>
    </w:rPr>
  </w:style>
  <w:style w:type="paragraph" w:styleId="Mapadodocumento">
    <w:name w:val="Document Map"/>
    <w:basedOn w:val="Normal"/>
    <w:link w:val="MapadodocumentoCarcte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ndice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MapadodocumentoCarcter">
    <w:name w:val="Mapa do documento Carácter"/>
    <w:basedOn w:val="Tipodeletrapredefinidodopargrafo"/>
    <w:link w:val="Mapadodocumento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staClara-Cor4">
    <w:name w:val="Light List Accent 4"/>
    <w:basedOn w:val="Tabelanormal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elanormal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elhaMdia2-Cor1">
    <w:name w:val="Medium Grid 2 Accent 1"/>
    <w:basedOn w:val="Tabela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ela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GrelhaMdia1-Cor6">
    <w:name w:val="Medium Grid 1 Accent 6"/>
    <w:basedOn w:val="Tabelanormal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ombreadoClaro-Cor5">
    <w:name w:val="Light Shading Accent 5"/>
    <w:basedOn w:val="Tabela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Cor4">
    <w:name w:val="Light Shading Accent 4"/>
    <w:basedOn w:val="Tabela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80BF29-5245-4603-AF37-B6385E3536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</Template>
  <TotalTime>2</TotalTime>
  <Pages>16</Pages>
  <Words>2166</Words>
  <Characters>11702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13841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AleksAleksa</dc:creator>
  <cp:lastModifiedBy>AleksAleksa</cp:lastModifiedBy>
  <cp:revision>1</cp:revision>
  <dcterms:created xsi:type="dcterms:W3CDTF">2013-08-18T00:25:00Z</dcterms:created>
  <dcterms:modified xsi:type="dcterms:W3CDTF">2013-08-18T00:27:00Z</dcterms:modified>
</cp:coreProperties>
</file>